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FC8AD" w14:textId="5750535B" w:rsidR="00B07A4F" w:rsidRPr="00655096" w:rsidRDefault="00B07A4F" w:rsidP="00C784FF">
      <w:pPr>
        <w:pStyle w:val="Header"/>
        <w:tabs>
          <w:tab w:val="right" w:pos="9639"/>
        </w:tabs>
        <w:rPr>
          <w:noProof w:val="0"/>
          <w:sz w:val="24"/>
          <w:szCs w:val="24"/>
        </w:rPr>
      </w:pPr>
      <w:bookmarkStart w:id="0" w:name="_Hlk90479106"/>
      <w:bookmarkStart w:id="1" w:name="_Hlk37418177"/>
      <w:bookmarkEnd w:id="0"/>
      <w:r w:rsidRPr="00C784FF">
        <w:rPr>
          <w:noProof w:val="0"/>
          <w:sz w:val="24"/>
          <w:szCs w:val="24"/>
        </w:rPr>
        <w:t>3GPP TSG RAN WG1 #10</w:t>
      </w:r>
      <w:r w:rsidR="00CD6E06">
        <w:rPr>
          <w:noProof w:val="0"/>
          <w:sz w:val="24"/>
          <w:szCs w:val="24"/>
        </w:rPr>
        <w:t>8</w:t>
      </w:r>
      <w:r w:rsidR="00C3394D" w:rsidRPr="00C784FF">
        <w:rPr>
          <w:noProof w:val="0"/>
          <w:sz w:val="24"/>
          <w:szCs w:val="24"/>
        </w:rPr>
        <w:t>-e</w:t>
      </w:r>
      <w:r>
        <w:tab/>
      </w:r>
      <w:r w:rsidR="00ED6122" w:rsidRPr="00ED6122">
        <w:rPr>
          <w:noProof w:val="0"/>
          <w:sz w:val="24"/>
          <w:szCs w:val="24"/>
        </w:rPr>
        <w:t>R1-2201403</w:t>
      </w:r>
    </w:p>
    <w:p w14:paraId="3E929AE5" w14:textId="01980AD7" w:rsidR="00B07A4F" w:rsidRPr="00655096" w:rsidRDefault="00B07A4F" w:rsidP="00C784FF">
      <w:pPr>
        <w:pStyle w:val="Header"/>
        <w:rPr>
          <w:noProof w:val="0"/>
          <w:sz w:val="24"/>
          <w:szCs w:val="24"/>
        </w:rPr>
      </w:pPr>
      <w:r w:rsidRPr="00C784FF">
        <w:rPr>
          <w:noProof w:val="0"/>
          <w:sz w:val="24"/>
          <w:szCs w:val="24"/>
        </w:rPr>
        <w:t xml:space="preserve">e-Meeting, </w:t>
      </w:r>
      <w:r w:rsidR="001F243D">
        <w:rPr>
          <w:noProof w:val="0"/>
          <w:sz w:val="24"/>
          <w:szCs w:val="24"/>
        </w:rPr>
        <w:t>February</w:t>
      </w:r>
      <w:r w:rsidR="00CA2CB2" w:rsidRPr="00C784FF">
        <w:rPr>
          <w:noProof w:val="0"/>
          <w:sz w:val="24"/>
          <w:szCs w:val="24"/>
        </w:rPr>
        <w:t xml:space="preserve"> </w:t>
      </w:r>
      <w:r w:rsidR="001F243D">
        <w:rPr>
          <w:noProof w:val="0"/>
          <w:sz w:val="24"/>
          <w:szCs w:val="24"/>
        </w:rPr>
        <w:t>21st</w:t>
      </w:r>
      <w:r w:rsidR="00CA2CB2" w:rsidRPr="00C784FF">
        <w:rPr>
          <w:noProof w:val="0"/>
          <w:sz w:val="24"/>
          <w:szCs w:val="24"/>
        </w:rPr>
        <w:t xml:space="preserve"> –</w:t>
      </w:r>
      <w:r w:rsidR="001F243D">
        <w:rPr>
          <w:noProof w:val="0"/>
          <w:sz w:val="24"/>
          <w:szCs w:val="24"/>
        </w:rPr>
        <w:t xml:space="preserve"> March</w:t>
      </w:r>
      <w:r w:rsidR="00CA2CB2" w:rsidRPr="00C784FF">
        <w:rPr>
          <w:noProof w:val="0"/>
          <w:sz w:val="24"/>
          <w:szCs w:val="24"/>
        </w:rPr>
        <w:t xml:space="preserve"> </w:t>
      </w:r>
      <w:r w:rsidR="001F243D">
        <w:rPr>
          <w:noProof w:val="0"/>
          <w:sz w:val="24"/>
          <w:szCs w:val="24"/>
        </w:rPr>
        <w:t>3rd</w:t>
      </w:r>
      <w:r w:rsidRPr="00C784FF">
        <w:rPr>
          <w:noProof w:val="0"/>
          <w:sz w:val="24"/>
          <w:szCs w:val="24"/>
        </w:rPr>
        <w:t>, 202</w:t>
      </w:r>
      <w:r w:rsidR="00522A1B" w:rsidRPr="00C784FF">
        <w:rPr>
          <w:noProof w:val="0"/>
          <w:sz w:val="24"/>
          <w:szCs w:val="24"/>
        </w:rPr>
        <w:t>2</w:t>
      </w:r>
    </w:p>
    <w:bookmarkEnd w:id="1"/>
    <w:p w14:paraId="2CFE1919" w14:textId="77777777" w:rsidR="00850D96" w:rsidRPr="00655096" w:rsidRDefault="00850D96" w:rsidP="00CA26CE">
      <w:pPr>
        <w:pStyle w:val="Header"/>
        <w:rPr>
          <w:bCs/>
          <w:noProof w:val="0"/>
          <w:sz w:val="24"/>
          <w:lang w:eastAsia="ja-JP"/>
        </w:rPr>
      </w:pPr>
    </w:p>
    <w:p w14:paraId="30E02941" w14:textId="40697CE7" w:rsidR="0034111C" w:rsidRPr="00655096" w:rsidRDefault="0034111C" w:rsidP="16512788">
      <w:pPr>
        <w:pStyle w:val="CRCoverPage"/>
        <w:rPr>
          <w:rFonts w:cs="Times"/>
          <w:b/>
          <w:sz w:val="24"/>
          <w:szCs w:val="24"/>
          <w:lang w:val="en-US" w:eastAsia="ja-JP"/>
        </w:rPr>
      </w:pPr>
      <w:r w:rsidRPr="00655096">
        <w:rPr>
          <w:rFonts w:cs="Times"/>
          <w:b/>
          <w:sz w:val="24"/>
          <w:szCs w:val="24"/>
          <w:lang w:val="en-US"/>
        </w:rPr>
        <w:t>Agenda item:</w:t>
      </w:r>
      <w:r w:rsidRPr="00655096">
        <w:rPr>
          <w:rFonts w:cs="Times"/>
          <w:b/>
          <w:sz w:val="24"/>
          <w:lang w:val="en-US"/>
        </w:rPr>
        <w:tab/>
      </w:r>
      <w:r w:rsidRPr="00655096">
        <w:rPr>
          <w:rFonts w:cs="Times"/>
          <w:b/>
          <w:sz w:val="24"/>
          <w:lang w:val="en-US"/>
        </w:rPr>
        <w:tab/>
      </w:r>
      <w:r w:rsidR="0013179E">
        <w:rPr>
          <w:rFonts w:cs="Times"/>
          <w:b/>
          <w:sz w:val="24"/>
          <w:szCs w:val="24"/>
          <w:lang w:val="en-US"/>
        </w:rPr>
        <w:t>7.2.5</w:t>
      </w:r>
    </w:p>
    <w:p w14:paraId="30E02942" w14:textId="11CBDC88" w:rsidR="00E128F2" w:rsidRPr="00655096" w:rsidRDefault="0034111C" w:rsidP="16512788">
      <w:pPr>
        <w:tabs>
          <w:tab w:val="left" w:pos="1985"/>
        </w:tabs>
        <w:spacing w:after="120"/>
        <w:ind w:left="1985" w:hanging="1985"/>
        <w:rPr>
          <w:rFonts w:ascii="Arial" w:hAnsi="Arial" w:cs="Arial"/>
          <w:b/>
          <w:sz w:val="24"/>
          <w:szCs w:val="24"/>
          <w:lang w:val="en-US"/>
        </w:rPr>
      </w:pPr>
      <w:r w:rsidRPr="00655096">
        <w:rPr>
          <w:rFonts w:ascii="Arial" w:hAnsi="Arial" w:cs="Arial"/>
          <w:b/>
          <w:sz w:val="24"/>
          <w:szCs w:val="24"/>
          <w:lang w:val="en-US"/>
        </w:rPr>
        <w:t>Source:</w:t>
      </w:r>
      <w:r w:rsidRPr="00655096">
        <w:rPr>
          <w:rFonts w:ascii="Arial" w:hAnsi="Arial" w:cs="Arial"/>
          <w:b/>
          <w:sz w:val="24"/>
          <w:lang w:val="en-US"/>
        </w:rPr>
        <w:tab/>
      </w:r>
      <w:r w:rsidR="00013455" w:rsidRPr="00655096">
        <w:rPr>
          <w:rFonts w:ascii="Arial" w:hAnsi="Arial" w:cs="Arial"/>
          <w:b/>
          <w:sz w:val="24"/>
          <w:szCs w:val="24"/>
          <w:lang w:val="en-US"/>
        </w:rPr>
        <w:t xml:space="preserve">Nokia, </w:t>
      </w:r>
      <w:r w:rsidR="00E67802" w:rsidRPr="00655096">
        <w:rPr>
          <w:rFonts w:ascii="Arial" w:hAnsi="Arial" w:cs="Arial"/>
          <w:b/>
          <w:sz w:val="24"/>
          <w:szCs w:val="24"/>
          <w:lang w:val="en-US"/>
        </w:rPr>
        <w:t>Nokia</w:t>
      </w:r>
      <w:r w:rsidR="00013455" w:rsidRPr="00655096">
        <w:rPr>
          <w:rFonts w:ascii="Arial" w:hAnsi="Arial" w:cs="Arial"/>
          <w:b/>
          <w:sz w:val="24"/>
          <w:szCs w:val="24"/>
          <w:lang w:val="en-US"/>
        </w:rPr>
        <w:t xml:space="preserve"> Shanghai Bell</w:t>
      </w:r>
    </w:p>
    <w:p w14:paraId="30E02943" w14:textId="6202E6A6" w:rsidR="0034111C" w:rsidRPr="00655096" w:rsidRDefault="0034111C" w:rsidP="16512788">
      <w:pPr>
        <w:ind w:left="1985" w:hanging="1985"/>
        <w:rPr>
          <w:rFonts w:ascii="Arial" w:hAnsi="Arial" w:cs="Arial"/>
          <w:b/>
          <w:sz w:val="24"/>
          <w:szCs w:val="24"/>
          <w:lang w:val="en-US"/>
        </w:rPr>
      </w:pPr>
      <w:r w:rsidRPr="00655096">
        <w:rPr>
          <w:rFonts w:ascii="Arial" w:hAnsi="Arial" w:cs="Arial"/>
          <w:b/>
          <w:sz w:val="24"/>
          <w:szCs w:val="24"/>
          <w:lang w:val="en-US"/>
        </w:rPr>
        <w:t>Title:</w:t>
      </w:r>
      <w:r w:rsidRPr="00655096">
        <w:rPr>
          <w:rFonts w:ascii="Arial" w:hAnsi="Arial" w:cs="Arial"/>
          <w:b/>
          <w:sz w:val="24"/>
          <w:lang w:val="en-US"/>
        </w:rPr>
        <w:tab/>
      </w:r>
      <w:r w:rsidR="0022431A">
        <w:rPr>
          <w:rFonts w:ascii="Arial" w:hAnsi="Arial" w:cs="Arial"/>
          <w:b/>
          <w:sz w:val="24"/>
          <w:lang w:val="en-US"/>
        </w:rPr>
        <w:t xml:space="preserve">Clarification on HARQ-ACK feedback of multiple SPS configurations with PUCCH repetition </w:t>
      </w:r>
    </w:p>
    <w:p w14:paraId="30E02944" w14:textId="60B6B0C7" w:rsidR="0034111C" w:rsidRPr="00655096" w:rsidRDefault="0034111C" w:rsidP="16512788">
      <w:pPr>
        <w:rPr>
          <w:rFonts w:ascii="Arial" w:hAnsi="Arial" w:cs="Arial"/>
          <w:b/>
          <w:sz w:val="24"/>
          <w:szCs w:val="24"/>
          <w:lang w:val="en-US"/>
        </w:rPr>
      </w:pPr>
      <w:r w:rsidRPr="00655096">
        <w:rPr>
          <w:rFonts w:ascii="Arial" w:hAnsi="Arial" w:cs="Arial"/>
          <w:b/>
          <w:sz w:val="24"/>
          <w:szCs w:val="24"/>
          <w:lang w:val="en-US"/>
        </w:rPr>
        <w:t xml:space="preserve">Document </w:t>
      </w:r>
      <w:r w:rsidR="3E61DC49" w:rsidRPr="00655096">
        <w:rPr>
          <w:rFonts w:ascii="Arial" w:hAnsi="Arial" w:cs="Arial"/>
          <w:b/>
          <w:sz w:val="24"/>
          <w:szCs w:val="24"/>
          <w:lang w:val="en-US"/>
        </w:rPr>
        <w:t>for:</w:t>
      </w:r>
      <w:r w:rsidRPr="00655096">
        <w:rPr>
          <w:rFonts w:ascii="Arial" w:hAnsi="Arial" w:cs="Arial"/>
          <w:b/>
          <w:sz w:val="24"/>
          <w:lang w:val="en-US"/>
        </w:rPr>
        <w:tab/>
      </w:r>
      <w:r w:rsidR="00220615" w:rsidRPr="00655096">
        <w:rPr>
          <w:rFonts w:ascii="Arial" w:hAnsi="Arial" w:cs="Arial"/>
          <w:b/>
          <w:sz w:val="24"/>
          <w:lang w:val="en-US"/>
        </w:rPr>
        <w:tab/>
      </w:r>
      <w:r w:rsidRPr="00655096">
        <w:rPr>
          <w:rFonts w:ascii="Arial" w:hAnsi="Arial" w:cs="Arial"/>
          <w:b/>
          <w:sz w:val="24"/>
          <w:szCs w:val="24"/>
          <w:lang w:val="en-US"/>
        </w:rPr>
        <w:t>Discussion and Decision</w:t>
      </w:r>
    </w:p>
    <w:p w14:paraId="7CF7938E" w14:textId="2D26E1F9" w:rsidR="00ED1327" w:rsidRPr="00655096" w:rsidRDefault="000D4EF6" w:rsidP="0014774A">
      <w:pPr>
        <w:pStyle w:val="Heading1"/>
        <w:ind w:left="426"/>
        <w:rPr>
          <w:lang w:val="en-US"/>
        </w:rPr>
      </w:pPr>
      <w:r>
        <w:rPr>
          <w:lang w:val="en-US"/>
        </w:rPr>
        <w:t>Discussion</w:t>
      </w:r>
    </w:p>
    <w:p w14:paraId="1232E8C0" w14:textId="75539855" w:rsidR="00F3187A" w:rsidRDefault="00280D4A" w:rsidP="002D1F22">
      <w:pPr>
        <w:jc w:val="both"/>
        <w:rPr>
          <w:lang w:val="en-US"/>
        </w:rPr>
      </w:pPr>
      <w:bookmarkStart w:id="2" w:name="_Hlk510705081"/>
      <w:r>
        <w:rPr>
          <w:lang w:val="en-US"/>
        </w:rPr>
        <w:t xml:space="preserve">The following was agreed in RAN1#106-e regarding the handling of the first PUCCH repetition and semi-static configuration in Rel-16: </w:t>
      </w:r>
    </w:p>
    <w:tbl>
      <w:tblPr>
        <w:tblStyle w:val="TableGrid"/>
        <w:tblW w:w="0" w:type="auto"/>
        <w:tblLook w:val="04A0" w:firstRow="1" w:lastRow="0" w:firstColumn="1" w:lastColumn="0" w:noHBand="0" w:noVBand="1"/>
      </w:tblPr>
      <w:tblGrid>
        <w:gridCol w:w="9629"/>
      </w:tblGrid>
      <w:tr w:rsidR="00280D4A" w14:paraId="480006A9" w14:textId="77777777" w:rsidTr="00280D4A">
        <w:tc>
          <w:tcPr>
            <w:tcW w:w="9629" w:type="dxa"/>
          </w:tcPr>
          <w:p w14:paraId="44BD01B8" w14:textId="77777777" w:rsidR="00280D4A" w:rsidRPr="00280D4A" w:rsidRDefault="00280D4A" w:rsidP="00280D4A">
            <w:pPr>
              <w:overflowPunct/>
              <w:autoSpaceDE/>
              <w:autoSpaceDN/>
              <w:adjustRightInd/>
              <w:spacing w:after="0"/>
              <w:textAlignment w:val="center"/>
              <w:rPr>
                <w:rFonts w:ascii="Times" w:hAnsi="Times" w:cs="Times"/>
                <w:b/>
                <w:bCs/>
                <w:szCs w:val="24"/>
                <w:lang w:eastAsia="zh-CN"/>
              </w:rPr>
            </w:pPr>
            <w:r w:rsidRPr="00280D4A">
              <w:rPr>
                <w:rFonts w:ascii="Times" w:eastAsia="Batang" w:hAnsi="Times" w:cs="Times"/>
                <w:b/>
                <w:bCs/>
              </w:rPr>
              <w:t>Conclusion</w:t>
            </w:r>
          </w:p>
          <w:p w14:paraId="21F7BBD3" w14:textId="77777777" w:rsidR="00280D4A" w:rsidRPr="00280D4A" w:rsidRDefault="00280D4A" w:rsidP="00280D4A">
            <w:pPr>
              <w:overflowPunct/>
              <w:autoSpaceDE/>
              <w:autoSpaceDN/>
              <w:adjustRightInd/>
              <w:spacing w:after="0"/>
              <w:textAlignment w:val="center"/>
              <w:rPr>
                <w:rFonts w:ascii="Times" w:eastAsia="Batang" w:hAnsi="Times" w:cs="Times"/>
                <w:b/>
                <w:szCs w:val="24"/>
              </w:rPr>
            </w:pPr>
            <w:r w:rsidRPr="00280D4A">
              <w:rPr>
                <w:rFonts w:ascii="Times" w:eastAsia="Batang" w:hAnsi="Times" w:cs="Times"/>
                <w:bCs/>
              </w:rPr>
              <w:t>It is clarified that a PUCCH repetition in case </w:t>
            </w:r>
            <w:r w:rsidRPr="00280D4A">
              <w:rPr>
                <w:rFonts w:ascii="Times" w:eastAsia="Batang" w:hAnsi="Times" w:cs="Times"/>
                <w:b/>
                <w:noProof/>
                <w:szCs w:val="24"/>
              </w:rPr>
              <w:drawing>
                <wp:inline distT="0" distB="0" distL="0" distR="0" wp14:anchorId="24F69481" wp14:editId="22ABEE82">
                  <wp:extent cx="609600" cy="215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600" cy="215900"/>
                          </a:xfrm>
                          <a:prstGeom prst="rect">
                            <a:avLst/>
                          </a:prstGeom>
                          <a:noFill/>
                          <a:ln>
                            <a:noFill/>
                          </a:ln>
                        </pic:spPr>
                      </pic:pic>
                    </a:graphicData>
                  </a:graphic>
                </wp:inline>
              </w:drawing>
            </w:r>
            <w:r w:rsidRPr="00280D4A">
              <w:rPr>
                <w:rFonts w:ascii="Times" w:eastAsia="Batang" w:hAnsi="Times" w:cs="Times"/>
                <w:bCs/>
              </w:rPr>
              <w:t> (including the first PUCCH repetition) is postponed to the next available slot if the PUCCH repetition collides with </w:t>
            </w:r>
            <w:r w:rsidRPr="00280D4A">
              <w:rPr>
                <w:rFonts w:ascii="Times" w:eastAsia="Batang" w:hAnsi="Times" w:cs="Times"/>
                <w:bCs/>
                <w:color w:val="000000"/>
                <w:shd w:val="clear" w:color="auto" w:fill="FFFFFF"/>
              </w:rPr>
              <w:t>SSB symbols or symbols indicated as DL by</w:t>
            </w:r>
            <w:r w:rsidRPr="00280D4A">
              <w:rPr>
                <w:rFonts w:ascii="Times" w:eastAsia="Batang" w:hAnsi="Times" w:cs="Times"/>
                <w:b/>
                <w:bCs/>
                <w:i/>
                <w:iCs/>
                <w:color w:val="000000"/>
                <w:shd w:val="clear" w:color="auto" w:fill="FFFFFF"/>
              </w:rPr>
              <w:t> </w:t>
            </w:r>
            <w:r w:rsidRPr="00280D4A">
              <w:rPr>
                <w:rFonts w:ascii="Times" w:eastAsia="Batang" w:hAnsi="Times" w:cs="Times"/>
                <w:bCs/>
                <w:i/>
                <w:iCs/>
                <w:color w:val="000000"/>
                <w:shd w:val="clear" w:color="auto" w:fill="FFFFFF"/>
              </w:rPr>
              <w:t>tdd-UL-DL-ConfigurationCommon</w:t>
            </w:r>
            <w:r w:rsidRPr="00280D4A">
              <w:rPr>
                <w:rFonts w:ascii="Times" w:eastAsia="Batang" w:hAnsi="Times" w:cs="Times"/>
                <w:b/>
                <w:bCs/>
                <w:color w:val="000000"/>
                <w:shd w:val="clear" w:color="auto" w:fill="FFFFFF"/>
              </w:rPr>
              <w:t> </w:t>
            </w:r>
            <w:r w:rsidRPr="00280D4A">
              <w:rPr>
                <w:rFonts w:ascii="Times" w:eastAsia="Batang" w:hAnsi="Times" w:cs="Times"/>
                <w:bCs/>
                <w:color w:val="000000"/>
                <w:shd w:val="clear" w:color="auto" w:fill="FFFFFF"/>
              </w:rPr>
              <w:t>or</w:t>
            </w:r>
            <w:r w:rsidRPr="00280D4A">
              <w:rPr>
                <w:rFonts w:ascii="Times" w:eastAsia="Batang" w:hAnsi="Times" w:cs="Times"/>
                <w:b/>
                <w:bCs/>
                <w:color w:val="000000"/>
                <w:shd w:val="clear" w:color="auto" w:fill="FFFFFF"/>
              </w:rPr>
              <w:t> </w:t>
            </w:r>
            <w:r w:rsidRPr="00280D4A">
              <w:rPr>
                <w:rFonts w:ascii="Times" w:eastAsia="Batang" w:hAnsi="Times" w:cs="Times"/>
                <w:bCs/>
                <w:i/>
                <w:iCs/>
                <w:color w:val="000000"/>
                <w:shd w:val="clear" w:color="auto" w:fill="FFFFFF"/>
              </w:rPr>
              <w:t>tdd-UL-DL-ConfigurationDedicated</w:t>
            </w:r>
            <w:r w:rsidRPr="00280D4A">
              <w:rPr>
                <w:rFonts w:ascii="Times" w:eastAsia="Batang" w:hAnsi="Times" w:cs="Times"/>
                <w:b/>
                <w:bCs/>
                <w:color w:val="000000"/>
                <w:shd w:val="clear" w:color="auto" w:fill="FFFFFF"/>
              </w:rPr>
              <w:t>.</w:t>
            </w:r>
          </w:p>
          <w:p w14:paraId="43F2785B" w14:textId="37ED482C" w:rsidR="00280D4A" w:rsidRPr="00280D4A" w:rsidRDefault="00280D4A" w:rsidP="00280D4A">
            <w:pPr>
              <w:pStyle w:val="ListParagraph"/>
              <w:numPr>
                <w:ilvl w:val="0"/>
                <w:numId w:val="48"/>
              </w:numPr>
            </w:pPr>
            <w:r w:rsidRPr="00280D4A">
              <w:rPr>
                <w:rFonts w:ascii="Times" w:eastAsia="Batang" w:hAnsi="Times" w:cs="Times"/>
                <w:bCs/>
              </w:rPr>
              <w:t>There is no consensus in RAN1 for whether or not the above case is</w:t>
            </w:r>
            <w:r w:rsidRPr="00280D4A">
              <w:rPr>
                <w:rFonts w:ascii="Times" w:eastAsia="Batang" w:hAnsi="Times" w:cs="Times"/>
                <w:b/>
                <w:bCs/>
              </w:rPr>
              <w:t> </w:t>
            </w:r>
            <w:r w:rsidRPr="00280D4A">
              <w:rPr>
                <w:rFonts w:ascii="Times" w:eastAsia="Batang" w:hAnsi="Times" w:cs="Times"/>
                <w:bCs/>
              </w:rPr>
              <w:t>supported in Rel-15 for the first PUCCH repetition when the PUCCH is triggered by DCI.</w:t>
            </w:r>
          </w:p>
        </w:tc>
      </w:tr>
    </w:tbl>
    <w:p w14:paraId="2307EE7D" w14:textId="77777777" w:rsidR="00280D4A" w:rsidRDefault="00280D4A" w:rsidP="002D1F22">
      <w:pPr>
        <w:jc w:val="both"/>
        <w:rPr>
          <w:lang w:val="en-US"/>
        </w:rPr>
      </w:pPr>
    </w:p>
    <w:p w14:paraId="609D2153" w14:textId="0AECEA61" w:rsidR="00280D4A" w:rsidRDefault="00280D4A" w:rsidP="002D1F22">
      <w:pPr>
        <w:jc w:val="both"/>
        <w:rPr>
          <w:rFonts w:eastAsia="Times New Roman"/>
        </w:rPr>
      </w:pPr>
      <w:r>
        <w:rPr>
          <w:rFonts w:eastAsia="Times New Roman"/>
        </w:rPr>
        <w:t xml:space="preserve">For the PUCCH repetition procedure in unpaired spectrum, the following relevant </w:t>
      </w:r>
      <w:r w:rsidR="004148B3">
        <w:rPr>
          <w:rFonts w:eastAsia="Times New Roman"/>
        </w:rPr>
        <w:t>clauses are found in TS 38.213 v16.8.0, Section 9.2.6:</w:t>
      </w:r>
    </w:p>
    <w:tbl>
      <w:tblPr>
        <w:tblStyle w:val="TableGrid"/>
        <w:tblW w:w="0" w:type="auto"/>
        <w:tblLook w:val="04A0" w:firstRow="1" w:lastRow="0" w:firstColumn="1" w:lastColumn="0" w:noHBand="0" w:noVBand="1"/>
      </w:tblPr>
      <w:tblGrid>
        <w:gridCol w:w="9629"/>
      </w:tblGrid>
      <w:tr w:rsidR="004148B3" w14:paraId="7EBBDB44" w14:textId="77777777" w:rsidTr="004148B3">
        <w:tc>
          <w:tcPr>
            <w:tcW w:w="9629" w:type="dxa"/>
          </w:tcPr>
          <w:p w14:paraId="61D31D07" w14:textId="332AA791" w:rsidR="004148B3" w:rsidRDefault="004148B3" w:rsidP="004148B3">
            <w:pPr>
              <w:keepNext/>
              <w:keepLines/>
              <w:overflowPunct/>
              <w:autoSpaceDE/>
              <w:autoSpaceDN/>
              <w:adjustRightInd/>
              <w:spacing w:before="120"/>
              <w:textAlignment w:val="auto"/>
              <w:outlineLvl w:val="2"/>
              <w:rPr>
                <w:rFonts w:ascii="Arial" w:hAnsi="Arial"/>
                <w:sz w:val="28"/>
              </w:rPr>
            </w:pPr>
            <w:bookmarkStart w:id="3" w:name="_Toc12021483"/>
            <w:bookmarkStart w:id="4" w:name="_Toc20311595"/>
            <w:bookmarkStart w:id="5" w:name="_Toc26719420"/>
            <w:bookmarkStart w:id="6" w:name="_Toc29894855"/>
            <w:bookmarkStart w:id="7" w:name="_Toc29899154"/>
            <w:bookmarkStart w:id="8" w:name="_Toc29899572"/>
            <w:bookmarkStart w:id="9" w:name="_Toc29917309"/>
            <w:bookmarkStart w:id="10" w:name="_Toc36498183"/>
            <w:bookmarkStart w:id="11" w:name="_Toc45699210"/>
            <w:bookmarkStart w:id="12" w:name="_Toc90376697"/>
            <w:r w:rsidRPr="004148B3">
              <w:rPr>
                <w:rFonts w:ascii="Arial" w:hAnsi="Arial"/>
                <w:sz w:val="28"/>
              </w:rPr>
              <w:lastRenderedPageBreak/>
              <w:t>9.2.6</w:t>
            </w:r>
            <w:r w:rsidRPr="004148B3">
              <w:rPr>
                <w:rFonts w:ascii="Arial" w:hAnsi="Arial"/>
                <w:sz w:val="28"/>
              </w:rPr>
              <w:tab/>
              <w:t>PUCCH repetition procedure</w:t>
            </w:r>
            <w:bookmarkEnd w:id="3"/>
            <w:bookmarkEnd w:id="4"/>
            <w:bookmarkEnd w:id="5"/>
            <w:bookmarkEnd w:id="6"/>
            <w:bookmarkEnd w:id="7"/>
            <w:bookmarkEnd w:id="8"/>
            <w:bookmarkEnd w:id="9"/>
            <w:bookmarkEnd w:id="10"/>
            <w:bookmarkEnd w:id="11"/>
            <w:bookmarkEnd w:id="12"/>
          </w:p>
          <w:p w14:paraId="4860AF28" w14:textId="77777777" w:rsidR="004148B3" w:rsidRPr="004148B3" w:rsidRDefault="004148B3" w:rsidP="004148B3">
            <w:pPr>
              <w:jc w:val="center"/>
              <w:rPr>
                <w:rFonts w:eastAsia="Times New Roman"/>
                <w:color w:val="4472C4" w:themeColor="accent5"/>
              </w:rPr>
            </w:pPr>
            <w:r w:rsidRPr="004148B3">
              <w:rPr>
                <w:rFonts w:eastAsia="Times New Roman"/>
                <w:color w:val="4472C4" w:themeColor="accent5"/>
              </w:rPr>
              <w:t>&lt; omitted text&gt;</w:t>
            </w:r>
          </w:p>
          <w:p w14:paraId="68870AA8" w14:textId="068C8711" w:rsidR="004148B3" w:rsidRDefault="004148B3" w:rsidP="004148B3">
            <w:pPr>
              <w:rPr>
                <w:lang w:val="en-US"/>
              </w:rPr>
            </w:pPr>
            <w:r>
              <w:rPr>
                <w:lang w:val="en-US"/>
              </w:rPr>
              <w:t>For unpaired spectrum</w:t>
            </w:r>
            <w:r w:rsidRPr="004148B3">
              <w:rPr>
                <w:lang w:val="en-US"/>
              </w:rPr>
              <w:t xml:space="preserve">, </w:t>
            </w:r>
            <w:r w:rsidRPr="004148B3">
              <w:rPr>
                <w:highlight w:val="yellow"/>
                <w:lang w:val="en-US"/>
              </w:rPr>
              <w:t xml:space="preserve">the UE determines the </w:t>
            </w:r>
            <m:oMath>
              <m:sSubSup>
                <m:sSubSupPr>
                  <m:ctrlPr>
                    <w:rPr>
                      <w:rFonts w:ascii="Cambria Math" w:hAnsi="Cambria Math"/>
                      <w:highlight w:val="yellow"/>
                    </w:rPr>
                  </m:ctrlPr>
                </m:sSubSupPr>
                <m:e>
                  <m:r>
                    <w:rPr>
                      <w:rFonts w:ascii="Cambria Math" w:hAnsi="Cambria Math"/>
                      <w:highlight w:val="yellow"/>
                    </w:rPr>
                    <m:t>N</m:t>
                  </m:r>
                </m:e>
                <m:sub>
                  <m:r>
                    <m:rPr>
                      <m:nor/>
                    </m:rPr>
                    <w:rPr>
                      <w:rFonts w:ascii="Cambria Math"/>
                      <w:highlight w:val="yellow"/>
                    </w:rPr>
                    <m:t>PUCCH</m:t>
                  </m:r>
                </m:sub>
                <m:sup>
                  <m:r>
                    <m:rPr>
                      <m:nor/>
                    </m:rPr>
                    <w:rPr>
                      <w:highlight w:val="yellow"/>
                    </w:rPr>
                    <m:t>repeat</m:t>
                  </m:r>
                </m:sup>
              </m:sSubSup>
            </m:oMath>
            <w:r w:rsidRPr="004148B3">
              <w:rPr>
                <w:highlight w:val="yellow"/>
                <w:lang w:val="en-US"/>
              </w:rPr>
              <w:t xml:space="preserve"> slots for a PUCCH transmission starting from a slot indicated to the UE as described in clause 9.2.3 </w:t>
            </w:r>
            <w:r w:rsidRPr="004148B3">
              <w:rPr>
                <w:rFonts w:hint="eastAsia"/>
                <w:highlight w:val="yellow"/>
                <w:lang w:val="en-US" w:eastAsia="zh-CN"/>
              </w:rPr>
              <w:t>for HARQ-ACK reporting</w:t>
            </w:r>
            <w:r w:rsidRPr="004148B3">
              <w:rPr>
                <w:rFonts w:hint="eastAsia"/>
                <w:lang w:val="en-US" w:eastAsia="zh-CN"/>
              </w:rPr>
              <w:t>, or a slot determined as described in clause 9.2.4 for SR reporting or in clause 5.2.1.4 of</w:t>
            </w:r>
            <w:r w:rsidRPr="004148B3">
              <w:rPr>
                <w:lang w:val="en-US"/>
              </w:rPr>
              <w:t xml:space="preserve"> </w:t>
            </w:r>
            <w:r w:rsidRPr="004148B3">
              <w:rPr>
                <w:rFonts w:hint="eastAsia"/>
                <w:lang w:val="en-US" w:eastAsia="zh-CN"/>
              </w:rPr>
              <w:t xml:space="preserve">[6, </w:t>
            </w:r>
            <w:r w:rsidRPr="004148B3">
              <w:rPr>
                <w:lang w:val="en-US"/>
              </w:rPr>
              <w:t>TS 38.214]</w:t>
            </w:r>
            <w:r w:rsidRPr="004148B3">
              <w:rPr>
                <w:rFonts w:hint="eastAsia"/>
                <w:lang w:val="en-US" w:eastAsia="zh-CN"/>
              </w:rPr>
              <w:t xml:space="preserve"> for CSI reporting</w:t>
            </w:r>
            <w:r w:rsidRPr="004148B3">
              <w:rPr>
                <w:lang w:val="en-US"/>
              </w:rPr>
              <w:t xml:space="preserve"> and</w:t>
            </w:r>
            <w:r>
              <w:rPr>
                <w:lang w:val="en-US"/>
              </w:rPr>
              <w:t xml:space="preserve"> having</w:t>
            </w:r>
          </w:p>
          <w:p w14:paraId="1FB0BE01" w14:textId="77777777" w:rsidR="004148B3" w:rsidRPr="0052316B" w:rsidRDefault="004148B3" w:rsidP="004148B3">
            <w:pPr>
              <w:pStyle w:val="B1"/>
            </w:pPr>
            <w:r>
              <w:t>-</w:t>
            </w:r>
            <w:r>
              <w:tab/>
              <w:t>an UL symbol, as described in clause 11.1, or flexible symbol that is not SS/PBCH block symbol</w:t>
            </w:r>
            <w:r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sidRPr="00B916EC">
              <w:t xml:space="preserve"> </w:t>
            </w:r>
            <w:r>
              <w:rPr>
                <w:lang w:val="en-US"/>
              </w:rPr>
              <w:t xml:space="preserve">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r>
              <w:rPr>
                <w:lang w:val="en-US"/>
              </w:rPr>
              <w:t xml:space="preserve"> as a first</w:t>
            </w:r>
            <w:r>
              <w:t xml:space="preserve"> symbol, and</w:t>
            </w:r>
          </w:p>
          <w:p w14:paraId="5A75F737" w14:textId="77777777" w:rsidR="004148B3" w:rsidRPr="00B916EC" w:rsidRDefault="004148B3" w:rsidP="004148B3">
            <w:pPr>
              <w:pStyle w:val="B1"/>
            </w:pPr>
            <w:r>
              <w:t>-</w:t>
            </w:r>
            <w:r>
              <w:tab/>
              <w:t>consecutive UL symbols, as described in 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r>
              <w:rPr>
                <w:lang w:val="en-US"/>
              </w:rPr>
              <w:t xml:space="preserve"> 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p>
          <w:p w14:paraId="4EBC5CE0" w14:textId="77777777" w:rsidR="004148B3" w:rsidRPr="004148B3" w:rsidRDefault="004148B3" w:rsidP="004148B3">
            <w:pPr>
              <w:jc w:val="center"/>
              <w:rPr>
                <w:rFonts w:eastAsia="Times New Roman"/>
                <w:color w:val="4472C4" w:themeColor="accent5"/>
              </w:rPr>
            </w:pPr>
            <w:r w:rsidRPr="004148B3">
              <w:rPr>
                <w:rFonts w:eastAsia="Times New Roman"/>
                <w:color w:val="4472C4" w:themeColor="accent5"/>
              </w:rPr>
              <w:t>&lt; omitted text&gt;</w:t>
            </w:r>
          </w:p>
          <w:p w14:paraId="7D5AF360" w14:textId="77777777" w:rsidR="004148B3" w:rsidRDefault="004148B3" w:rsidP="004148B3">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lang w:val="en-US"/>
              </w:rPr>
              <w:t xml:space="preserve">each slot of </w:t>
            </w:r>
            <w:r>
              <w:rPr>
                <w:lang w:val="en-US"/>
              </w:rPr>
              <w:t>the number of slots and with UCI type priority of HARQ-ACK &gt; SR &gt; CSI with higher priority &gt; CSI with lower priority</w:t>
            </w:r>
          </w:p>
          <w:p w14:paraId="25379E17" w14:textId="77777777" w:rsidR="004148B3" w:rsidRPr="005466F1" w:rsidRDefault="004148B3" w:rsidP="004148B3">
            <w:pPr>
              <w:pStyle w:val="B1"/>
            </w:pPr>
            <w:r>
              <w:t>-</w:t>
            </w:r>
            <w:r>
              <w:tab/>
            </w:r>
            <w:r w:rsidRPr="004148B3">
              <w:rPr>
                <w:highlight w:val="green"/>
              </w:rPr>
              <w:t xml:space="preserve">the </w:t>
            </w:r>
            <w:r w:rsidRPr="004148B3">
              <w:rPr>
                <w:highlight w:val="green"/>
                <w:lang w:val="en-US"/>
              </w:rPr>
              <w:t>UE does not expect the first PUCCH and any of the second PUCCHs to start at a same slot and include a UCI type with same priority</w:t>
            </w:r>
            <w:r>
              <w:t xml:space="preserve"> </w:t>
            </w:r>
          </w:p>
          <w:p w14:paraId="61B8A7B4" w14:textId="77777777" w:rsidR="004148B3" w:rsidRPr="0052316B" w:rsidRDefault="004148B3" w:rsidP="004148B3">
            <w:pPr>
              <w:pStyle w:val="B1"/>
            </w:pPr>
            <w:r>
              <w:t>-</w:t>
            </w:r>
            <w:r>
              <w:tab/>
            </w:r>
            <w:r w:rsidRPr="004148B3">
              <w:rPr>
                <w:highlight w:val="cyan"/>
              </w:rPr>
              <w:t xml:space="preserve">if the first PUCCH and </w:t>
            </w:r>
            <w:r w:rsidRPr="004148B3">
              <w:rPr>
                <w:highlight w:val="cyan"/>
                <w:lang w:val="en-US"/>
              </w:rPr>
              <w:t xml:space="preserve">any of </w:t>
            </w:r>
            <w:r w:rsidRPr="004148B3">
              <w:rPr>
                <w:highlight w:val="cyan"/>
              </w:rPr>
              <w:t>the second</w:t>
            </w:r>
            <w:r w:rsidRPr="004148B3">
              <w:rPr>
                <w:highlight w:val="cyan"/>
                <w:lang w:val="en-US"/>
              </w:rPr>
              <w:t xml:space="preserve"> PUCCHs include a UCI type with same priority, </w:t>
            </w:r>
            <w:r w:rsidRPr="004148B3">
              <w:rPr>
                <w:highlight w:val="cyan"/>
              </w:rPr>
              <w:t xml:space="preserve">the </w:t>
            </w:r>
            <w:r w:rsidRPr="004148B3">
              <w:rPr>
                <w:highlight w:val="cyan"/>
                <w:lang w:val="en-US"/>
              </w:rPr>
              <w:t xml:space="preserve">UE transmits the </w:t>
            </w:r>
            <w:r w:rsidRPr="004148B3">
              <w:rPr>
                <w:highlight w:val="cyan"/>
              </w:rPr>
              <w:t xml:space="preserve">PUCCH </w:t>
            </w:r>
            <w:r w:rsidRPr="004148B3">
              <w:rPr>
                <w:highlight w:val="cyan"/>
                <w:lang w:val="en-US"/>
              </w:rPr>
              <w:t>starting at an earlier slot and does not transmit the PUCCH starting at a later slot</w:t>
            </w:r>
          </w:p>
          <w:p w14:paraId="04068BF2" w14:textId="77777777" w:rsidR="004148B3" w:rsidRDefault="004148B3" w:rsidP="004148B3">
            <w:pPr>
              <w:pStyle w:val="B1"/>
            </w:pPr>
            <w:r>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14:paraId="571FEC5F" w14:textId="1CABA579" w:rsidR="004148B3" w:rsidRPr="002E3BCF" w:rsidRDefault="004148B3" w:rsidP="002E3BCF">
            <w:pPr>
              <w:jc w:val="center"/>
              <w:rPr>
                <w:rFonts w:eastAsia="Times New Roman"/>
                <w:color w:val="4472C4" w:themeColor="accent5"/>
              </w:rPr>
            </w:pPr>
            <w:r w:rsidRPr="004148B3">
              <w:rPr>
                <w:rFonts w:eastAsia="Times New Roman"/>
                <w:color w:val="4472C4" w:themeColor="accent5"/>
              </w:rPr>
              <w:t>&lt; omitted text&gt;</w:t>
            </w:r>
          </w:p>
        </w:tc>
      </w:tr>
      <w:bookmarkEnd w:id="2"/>
    </w:tbl>
    <w:p w14:paraId="44B2B49D" w14:textId="615351E2" w:rsidR="00AC370C" w:rsidRDefault="00AC370C" w:rsidP="002E3BCF">
      <w:pPr>
        <w:jc w:val="both"/>
        <w:rPr>
          <w:b/>
          <w:lang w:val="en-US"/>
        </w:rPr>
      </w:pPr>
    </w:p>
    <w:p w14:paraId="54793F9D" w14:textId="1D517EEF" w:rsidR="005A7A06" w:rsidRDefault="000D4EF6" w:rsidP="002E3BCF">
      <w:pPr>
        <w:jc w:val="both"/>
        <w:rPr>
          <w:bCs/>
          <w:lang w:val="en-US"/>
        </w:rPr>
      </w:pPr>
      <w:r>
        <w:rPr>
          <w:bCs/>
          <w:lang w:val="en-US"/>
        </w:rPr>
        <w:t xml:space="preserve">In case of multiple active SPS PDSCH configurations in TDD, we think current specifications regarding PUCCH repetition handling are not fully clear. With respect to the example in Figure 1, where the (initial) slot for corresponding HARQ-ACK transmission of each SPS PDSCH is invalid due to a collision with semi-static configuration, </w:t>
      </w:r>
      <w:r w:rsidR="008027FA">
        <w:rPr>
          <w:bCs/>
          <w:lang w:val="en-US"/>
        </w:rPr>
        <w:t xml:space="preserve">we see three possible interpretations of what the </w:t>
      </w:r>
      <w:r>
        <w:rPr>
          <w:bCs/>
          <w:lang w:val="en-US"/>
        </w:rPr>
        <w:t xml:space="preserve">UE should </w:t>
      </w:r>
      <w:r w:rsidR="008027FA">
        <w:rPr>
          <w:bCs/>
          <w:lang w:val="en-US"/>
        </w:rPr>
        <w:t>do</w:t>
      </w:r>
      <w:r>
        <w:rPr>
          <w:bCs/>
          <w:lang w:val="en-US"/>
        </w:rPr>
        <w:t xml:space="preserve"> </w:t>
      </w:r>
      <w:r w:rsidR="008027FA">
        <w:rPr>
          <w:bCs/>
          <w:lang w:val="en-US"/>
        </w:rPr>
        <w:t xml:space="preserve">regarding </w:t>
      </w:r>
      <w:r w:rsidR="00774696">
        <w:rPr>
          <w:bCs/>
          <w:lang w:val="en-US"/>
        </w:rPr>
        <w:t xml:space="preserve">potential </w:t>
      </w:r>
      <w:r>
        <w:rPr>
          <w:bCs/>
          <w:lang w:val="en-US"/>
        </w:rPr>
        <w:t>PUCCH</w:t>
      </w:r>
      <w:r w:rsidR="008027FA">
        <w:rPr>
          <w:bCs/>
          <w:lang w:val="en-US"/>
        </w:rPr>
        <w:t xml:space="preserve"> transmission</w:t>
      </w:r>
      <w:r>
        <w:rPr>
          <w:bCs/>
          <w:lang w:val="en-US"/>
        </w:rPr>
        <w:t xml:space="preserve"> in slot 4 and 5</w:t>
      </w:r>
      <w:r w:rsidR="008027FA">
        <w:rPr>
          <w:bCs/>
          <w:lang w:val="en-US"/>
        </w:rPr>
        <w:t>:</w:t>
      </w:r>
    </w:p>
    <w:p w14:paraId="52791DDF" w14:textId="7C1161A1" w:rsidR="000D4EF6" w:rsidRDefault="008027FA" w:rsidP="000D4EF6">
      <w:pPr>
        <w:pStyle w:val="ListParagraph"/>
        <w:numPr>
          <w:ilvl w:val="0"/>
          <w:numId w:val="48"/>
        </w:numPr>
        <w:rPr>
          <w:bCs/>
        </w:rPr>
      </w:pPr>
      <w:r>
        <w:rPr>
          <w:b/>
        </w:rPr>
        <w:t>Interpretation</w:t>
      </w:r>
      <w:r w:rsidR="000D4EF6" w:rsidRPr="008027FA">
        <w:rPr>
          <w:b/>
        </w:rPr>
        <w:t xml:space="preserve"> 1:</w:t>
      </w:r>
      <w:r w:rsidR="000D4EF6">
        <w:rPr>
          <w:bCs/>
        </w:rPr>
        <w:t xml:space="preserve"> </w:t>
      </w:r>
      <w:r>
        <w:rPr>
          <w:bCs/>
        </w:rPr>
        <w:t xml:space="preserve">The UE transmits a PUCCH (repeated at both slot 4 and 5) containing SPS HARQ-ACK feedback for </w:t>
      </w:r>
      <w:r w:rsidRPr="00774696">
        <w:rPr>
          <w:bCs/>
          <w:u w:val="single"/>
        </w:rPr>
        <w:t>both</w:t>
      </w:r>
      <w:r>
        <w:rPr>
          <w:bCs/>
        </w:rPr>
        <w:t xml:space="preserve"> SPS PDSCH 1 and SPS PDSCH 2. </w:t>
      </w:r>
    </w:p>
    <w:p w14:paraId="1C58CF02" w14:textId="52388D23" w:rsidR="008027FA" w:rsidRDefault="008027FA" w:rsidP="008027FA">
      <w:pPr>
        <w:pStyle w:val="ListParagraph"/>
        <w:numPr>
          <w:ilvl w:val="1"/>
          <w:numId w:val="48"/>
        </w:numPr>
        <w:rPr>
          <w:bCs/>
        </w:rPr>
      </w:pPr>
      <w:r>
        <w:rPr>
          <w:bCs/>
        </w:rPr>
        <w:t>Here we assume that</w:t>
      </w:r>
      <w:r w:rsidRPr="008027FA">
        <w:rPr>
          <w:bCs/>
        </w:rPr>
        <w:t xml:space="preserve"> </w:t>
      </w:r>
      <w:r>
        <w:rPr>
          <w:bCs/>
        </w:rPr>
        <w:t xml:space="preserve">HARQ-ACK feedback bits belong to the same PUCCH (therefore conditions in </w:t>
      </w:r>
      <w:r w:rsidRPr="008027FA">
        <w:rPr>
          <w:bCs/>
          <w:highlight w:val="green"/>
        </w:rPr>
        <w:t>green</w:t>
      </w:r>
      <w:r>
        <w:rPr>
          <w:bCs/>
        </w:rPr>
        <w:t xml:space="preserve"> do not apply) </w:t>
      </w:r>
      <w:r w:rsidR="00774696">
        <w:rPr>
          <w:bCs/>
        </w:rPr>
        <w:t>which</w:t>
      </w:r>
      <w:r>
        <w:rPr>
          <w:bCs/>
        </w:rPr>
        <w:t xml:space="preserve"> start</w:t>
      </w:r>
      <w:r w:rsidR="00774696">
        <w:rPr>
          <w:bCs/>
        </w:rPr>
        <w:t>s</w:t>
      </w:r>
      <w:r>
        <w:rPr>
          <w:bCs/>
        </w:rPr>
        <w:t xml:space="preserve"> in the same slot 4 (therefore conditions in </w:t>
      </w:r>
      <w:r w:rsidRPr="008027FA">
        <w:rPr>
          <w:bCs/>
          <w:highlight w:val="cyan"/>
        </w:rPr>
        <w:t>blue</w:t>
      </w:r>
      <w:r>
        <w:rPr>
          <w:bCs/>
        </w:rPr>
        <w:t xml:space="preserve"> do not apply)</w:t>
      </w:r>
    </w:p>
    <w:p w14:paraId="7787A26B" w14:textId="14F81CA4" w:rsidR="008027FA" w:rsidRDefault="008027FA" w:rsidP="008027FA">
      <w:pPr>
        <w:pStyle w:val="ListParagraph"/>
        <w:numPr>
          <w:ilvl w:val="0"/>
          <w:numId w:val="48"/>
        </w:numPr>
        <w:rPr>
          <w:bCs/>
        </w:rPr>
      </w:pPr>
      <w:r>
        <w:rPr>
          <w:b/>
        </w:rPr>
        <w:t>Interpretation</w:t>
      </w:r>
      <w:r w:rsidRPr="008027FA">
        <w:rPr>
          <w:b/>
        </w:rPr>
        <w:t xml:space="preserve"> 2:</w:t>
      </w:r>
      <w:r>
        <w:rPr>
          <w:bCs/>
        </w:rPr>
        <w:t xml:space="preserve"> The UE transmits a PUCCH (repeated at both slot 4 and 5) containing SPS HARQ-ACK feedback for </w:t>
      </w:r>
      <w:r w:rsidRPr="00774696">
        <w:rPr>
          <w:bCs/>
          <w:u w:val="single"/>
        </w:rPr>
        <w:t>only</w:t>
      </w:r>
      <w:r>
        <w:rPr>
          <w:bCs/>
        </w:rPr>
        <w:t xml:space="preserve"> SPS PDSCH 1. </w:t>
      </w:r>
    </w:p>
    <w:p w14:paraId="296EDC68" w14:textId="4C249780" w:rsidR="008027FA" w:rsidRDefault="008027FA" w:rsidP="008027FA">
      <w:pPr>
        <w:pStyle w:val="ListParagraph"/>
        <w:numPr>
          <w:ilvl w:val="1"/>
          <w:numId w:val="48"/>
        </w:numPr>
        <w:rPr>
          <w:bCs/>
        </w:rPr>
      </w:pPr>
      <w:r>
        <w:rPr>
          <w:bCs/>
        </w:rPr>
        <w:t>Here we assume that</w:t>
      </w:r>
      <w:r w:rsidRPr="008027FA">
        <w:rPr>
          <w:bCs/>
        </w:rPr>
        <w:t xml:space="preserve"> </w:t>
      </w:r>
      <w:r>
        <w:rPr>
          <w:bCs/>
        </w:rPr>
        <w:t xml:space="preserve">the starting point for the HARQ-ACK feedback transmission is the one determined by the corresponding k1 value. In this case, the </w:t>
      </w:r>
      <w:r w:rsidRPr="004148B3">
        <w:rPr>
          <w:highlight w:val="cyan"/>
        </w:rPr>
        <w:t>PUCCH starting at an earlier slot</w:t>
      </w:r>
      <w:r>
        <w:rPr>
          <w:bCs/>
        </w:rPr>
        <w:t xml:space="preserve"> is transmitted as per the rules in </w:t>
      </w:r>
      <w:r w:rsidRPr="008027FA">
        <w:rPr>
          <w:bCs/>
          <w:highlight w:val="cyan"/>
        </w:rPr>
        <w:t>blue</w:t>
      </w:r>
      <w:r>
        <w:rPr>
          <w:bCs/>
        </w:rPr>
        <w:t>.</w:t>
      </w:r>
    </w:p>
    <w:p w14:paraId="2CAE9ED9" w14:textId="2C28F23B" w:rsidR="008027FA" w:rsidRDefault="008027FA" w:rsidP="008027FA">
      <w:pPr>
        <w:pStyle w:val="ListParagraph"/>
        <w:numPr>
          <w:ilvl w:val="0"/>
          <w:numId w:val="48"/>
        </w:numPr>
        <w:rPr>
          <w:bCs/>
        </w:rPr>
      </w:pPr>
      <w:r>
        <w:rPr>
          <w:b/>
        </w:rPr>
        <w:t>Interpretation</w:t>
      </w:r>
      <w:r w:rsidRPr="008027FA">
        <w:rPr>
          <w:b/>
        </w:rPr>
        <w:t xml:space="preserve"> 3:</w:t>
      </w:r>
      <w:r>
        <w:rPr>
          <w:bCs/>
        </w:rPr>
        <w:t xml:space="preserve"> The HARQ-ACK feedback bits from SPS PDSCH 1 and SPS PDSCH 2 belong to two different PUCCHs. The UE does not transmit a PUCCH as this is regarded as an error case as per the rules in </w:t>
      </w:r>
      <w:r w:rsidRPr="008027FA">
        <w:rPr>
          <w:bCs/>
          <w:highlight w:val="green"/>
        </w:rPr>
        <w:t>green</w:t>
      </w:r>
      <w:r>
        <w:rPr>
          <w:bCs/>
        </w:rPr>
        <w:t xml:space="preserve">.  </w:t>
      </w:r>
    </w:p>
    <w:p w14:paraId="58731D59" w14:textId="5981D13E" w:rsidR="000D4EF6" w:rsidRPr="000D4EF6" w:rsidRDefault="000D4EF6" w:rsidP="008027FA">
      <w:pPr>
        <w:pStyle w:val="ListParagraph"/>
        <w:numPr>
          <w:ilvl w:val="0"/>
          <w:numId w:val="0"/>
        </w:numPr>
        <w:ind w:left="720"/>
        <w:rPr>
          <w:bCs/>
        </w:rPr>
      </w:pPr>
    </w:p>
    <w:p w14:paraId="7B2FA2E5" w14:textId="7BA199A2" w:rsidR="000D4EF6" w:rsidRDefault="000D4EF6" w:rsidP="000D4EF6">
      <w:pPr>
        <w:jc w:val="center"/>
        <w:rPr>
          <w:b/>
          <w:lang w:val="en-US"/>
        </w:rPr>
      </w:pPr>
      <w:r>
        <w:rPr>
          <w:b/>
          <w:noProof/>
          <w:lang w:val="en-US"/>
        </w:rPr>
        <w:lastRenderedPageBreak/>
        <w:drawing>
          <wp:inline distT="0" distB="0" distL="0" distR="0" wp14:anchorId="6D987C0B" wp14:editId="0DF4E6E3">
            <wp:extent cx="3132400" cy="2325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53656" cy="2341457"/>
                    </a:xfrm>
                    <a:prstGeom prst="rect">
                      <a:avLst/>
                    </a:prstGeom>
                    <a:noFill/>
                  </pic:spPr>
                </pic:pic>
              </a:graphicData>
            </a:graphic>
          </wp:inline>
        </w:drawing>
      </w:r>
    </w:p>
    <w:p w14:paraId="018FD803" w14:textId="3DF9866C" w:rsidR="000D4EF6" w:rsidRDefault="000D4EF6" w:rsidP="000D4EF6">
      <w:pPr>
        <w:jc w:val="center"/>
        <w:rPr>
          <w:b/>
          <w:lang w:val="en-US"/>
        </w:rPr>
      </w:pPr>
      <w:r>
        <w:rPr>
          <w:b/>
          <w:lang w:val="en-US"/>
        </w:rPr>
        <w:t xml:space="preserve">Figure 1: </w:t>
      </w:r>
      <w:r w:rsidR="0022431A">
        <w:rPr>
          <w:b/>
          <w:lang w:val="en-US"/>
        </w:rPr>
        <w:t xml:space="preserve">Example of SPS HARQ-ACK feedback of multiple SPS configurations </w:t>
      </w:r>
      <w:r w:rsidR="0022431A">
        <w:rPr>
          <w:b/>
          <w:lang w:val="en-US"/>
        </w:rPr>
        <w:br/>
        <w:t>and PUCCH repetition operation</w:t>
      </w:r>
    </w:p>
    <w:p w14:paraId="28A6C2FD" w14:textId="20933103" w:rsidR="0022431A" w:rsidRDefault="0022431A" w:rsidP="000D4EF6">
      <w:pPr>
        <w:jc w:val="center"/>
        <w:rPr>
          <w:b/>
          <w:lang w:val="en-US"/>
        </w:rPr>
      </w:pPr>
    </w:p>
    <w:p w14:paraId="49CC1668" w14:textId="7D5E667E" w:rsidR="0022431A" w:rsidRDefault="0022431A" w:rsidP="0022431A">
      <w:pPr>
        <w:jc w:val="both"/>
        <w:rPr>
          <w:bCs/>
          <w:lang w:val="en-US"/>
        </w:rPr>
      </w:pPr>
      <w:r>
        <w:rPr>
          <w:bCs/>
          <w:lang w:val="en-US"/>
        </w:rPr>
        <w:t xml:space="preserve">We think, there may not necessarily a specification change needed but some RAN1 conclusion of the related handling could be sufficient here. Therefore, no TP or draft CR is provided but we think that a clarification on the intended UE behavior would still be needed. </w:t>
      </w:r>
    </w:p>
    <w:p w14:paraId="298EFDEA" w14:textId="692C230F" w:rsidR="0022431A" w:rsidRPr="0022431A" w:rsidRDefault="0022431A" w:rsidP="0022431A">
      <w:pPr>
        <w:jc w:val="both"/>
        <w:rPr>
          <w:b/>
          <w:sz w:val="22"/>
          <w:szCs w:val="22"/>
          <w:lang w:val="en-US"/>
        </w:rPr>
      </w:pPr>
      <w:r w:rsidRPr="0022431A">
        <w:rPr>
          <w:b/>
          <w:sz w:val="22"/>
          <w:szCs w:val="22"/>
          <w:lang w:val="en-US"/>
        </w:rPr>
        <w:t xml:space="preserve">Proposal: </w:t>
      </w:r>
      <w:r>
        <w:rPr>
          <w:b/>
          <w:sz w:val="22"/>
          <w:szCs w:val="22"/>
          <w:lang w:val="en-US"/>
        </w:rPr>
        <w:t xml:space="preserve">RAN1 to clarify the intended UE behavior for HARQ-ACK feedback of multiple SPS configurations with PUCCH repetition for TDD operation. </w:t>
      </w:r>
    </w:p>
    <w:sectPr w:rsidR="0022431A" w:rsidRPr="0022431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4F2747" w14:textId="77777777" w:rsidR="008D2610" w:rsidRDefault="008D2610">
      <w:r>
        <w:separator/>
      </w:r>
    </w:p>
  </w:endnote>
  <w:endnote w:type="continuationSeparator" w:id="0">
    <w:p w14:paraId="30EA8607" w14:textId="77777777" w:rsidR="008D2610" w:rsidRDefault="008D2610">
      <w:r>
        <w:continuationSeparator/>
      </w:r>
    </w:p>
  </w:endnote>
  <w:endnote w:type="continuationNotice" w:id="1">
    <w:p w14:paraId="072C3BF7" w14:textId="77777777" w:rsidR="008D2610" w:rsidRDefault="008D26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EBD654" w14:textId="77777777" w:rsidR="008D2610" w:rsidRDefault="008D2610">
      <w:r>
        <w:separator/>
      </w:r>
    </w:p>
  </w:footnote>
  <w:footnote w:type="continuationSeparator" w:id="0">
    <w:p w14:paraId="08911A2E" w14:textId="77777777" w:rsidR="008D2610" w:rsidRDefault="008D2610">
      <w:r>
        <w:continuationSeparator/>
      </w:r>
    </w:p>
  </w:footnote>
  <w:footnote w:type="continuationNotice" w:id="1">
    <w:p w14:paraId="1B405556" w14:textId="77777777" w:rsidR="008D2610" w:rsidRDefault="008D26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6361"/>
    <w:multiLevelType w:val="hybridMultilevel"/>
    <w:tmpl w:val="9942DFA0"/>
    <w:lvl w:ilvl="0" w:tplc="B1129F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0C717A12"/>
    <w:multiLevelType w:val="hybridMultilevel"/>
    <w:tmpl w:val="16F64BB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9"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F0517"/>
    <w:multiLevelType w:val="hybridMultilevel"/>
    <w:tmpl w:val="0854B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807360"/>
    <w:multiLevelType w:val="hybridMultilevel"/>
    <w:tmpl w:val="1834D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2989"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7" w15:restartNumberingAfterBreak="0">
    <w:nsid w:val="36BF723F"/>
    <w:multiLevelType w:val="hybridMultilevel"/>
    <w:tmpl w:val="4118C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23"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24" w15:restartNumberingAfterBreak="0">
    <w:nsid w:val="42A27049"/>
    <w:multiLevelType w:val="hybridMultilevel"/>
    <w:tmpl w:val="E9EEFB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5"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1"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0971E2"/>
    <w:multiLevelType w:val="hybridMultilevel"/>
    <w:tmpl w:val="80DC0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35" w15:restartNumberingAfterBreak="0">
    <w:nsid w:val="5B6B547F"/>
    <w:multiLevelType w:val="hybridMultilevel"/>
    <w:tmpl w:val="C59A57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5C7D7BB9"/>
    <w:multiLevelType w:val="hybridMultilevel"/>
    <w:tmpl w:val="B4082CF4"/>
    <w:lvl w:ilvl="0" w:tplc="C986A4AC">
      <w:start w:val="1"/>
      <w:numFmt w:val="bullet"/>
      <w:lvlText w:val="-"/>
      <w:lvlJc w:val="left"/>
      <w:pPr>
        <w:ind w:left="720" w:hanging="360"/>
      </w:pPr>
      <w:rPr>
        <w:rFonts w:ascii="Times New Roman" w:eastAsiaTheme="minorEastAsia"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F0D3F"/>
    <w:multiLevelType w:val="hybridMultilevel"/>
    <w:tmpl w:val="5A74730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9" w15:restartNumberingAfterBreak="0">
    <w:nsid w:val="66896688"/>
    <w:multiLevelType w:val="hybridMultilevel"/>
    <w:tmpl w:val="FDB6B4EA"/>
    <w:lvl w:ilvl="0" w:tplc="49129A5E">
      <w:start w:val="1"/>
      <w:numFmt w:val="lowerRoman"/>
      <w:pStyle w:val="ListParagraph"/>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66E94A8F"/>
    <w:multiLevelType w:val="hybridMultilevel"/>
    <w:tmpl w:val="4D369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7C07534"/>
    <w:multiLevelType w:val="hybridMultilevel"/>
    <w:tmpl w:val="F6F6D4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15D42F0"/>
    <w:multiLevelType w:val="hybridMultilevel"/>
    <w:tmpl w:val="54BC0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4"/>
  </w:num>
  <w:num w:numId="2">
    <w:abstractNumId w:val="19"/>
  </w:num>
  <w:num w:numId="3">
    <w:abstractNumId w:val="2"/>
  </w:num>
  <w:num w:numId="4">
    <w:abstractNumId w:val="30"/>
  </w:num>
  <w:num w:numId="5">
    <w:abstractNumId w:val="47"/>
  </w:num>
  <w:num w:numId="6">
    <w:abstractNumId w:val="31"/>
  </w:num>
  <w:num w:numId="7">
    <w:abstractNumId w:val="27"/>
  </w:num>
  <w:num w:numId="8">
    <w:abstractNumId w:val="5"/>
  </w:num>
  <w:num w:numId="9">
    <w:abstractNumId w:val="45"/>
  </w:num>
  <w:num w:numId="10">
    <w:abstractNumId w:val="22"/>
  </w:num>
  <w:num w:numId="11">
    <w:abstractNumId w:val="37"/>
  </w:num>
  <w:num w:numId="12">
    <w:abstractNumId w:val="29"/>
  </w:num>
  <w:num w:numId="13">
    <w:abstractNumId w:val="13"/>
  </w:num>
  <w:num w:numId="14">
    <w:abstractNumId w:val="1"/>
  </w:num>
  <w:num w:numId="15">
    <w:abstractNumId w:val="44"/>
  </w:num>
  <w:num w:numId="16">
    <w:abstractNumId w:val="0"/>
  </w:num>
  <w:num w:numId="17">
    <w:abstractNumId w:val="32"/>
  </w:num>
  <w:num w:numId="18">
    <w:abstractNumId w:val="34"/>
  </w:num>
  <w:num w:numId="19">
    <w:abstractNumId w:val="46"/>
  </w:num>
  <w:num w:numId="20">
    <w:abstractNumId w:val="15"/>
  </w:num>
  <w:num w:numId="21">
    <w:abstractNumId w:val="26"/>
  </w:num>
  <w:num w:numId="22">
    <w:abstractNumId w:val="16"/>
  </w:num>
  <w:num w:numId="23">
    <w:abstractNumId w:val="12"/>
  </w:num>
  <w:num w:numId="24">
    <w:abstractNumId w:val="23"/>
  </w:num>
  <w:num w:numId="25">
    <w:abstractNumId w:val="39"/>
  </w:num>
  <w:num w:numId="26">
    <w:abstractNumId w:val="17"/>
  </w:num>
  <w:num w:numId="27">
    <w:abstractNumId w:val="7"/>
  </w:num>
  <w:num w:numId="28">
    <w:abstractNumId w:val="21"/>
  </w:num>
  <w:num w:numId="29">
    <w:abstractNumId w:val="20"/>
  </w:num>
  <w:num w:numId="30">
    <w:abstractNumId w:val="38"/>
  </w:num>
  <w:num w:numId="31">
    <w:abstractNumId w:val="35"/>
  </w:num>
  <w:num w:numId="32">
    <w:abstractNumId w:val="28"/>
  </w:num>
  <w:num w:numId="33">
    <w:abstractNumId w:val="41"/>
  </w:num>
  <w:num w:numId="34">
    <w:abstractNumId w:val="10"/>
  </w:num>
  <w:num w:numId="35">
    <w:abstractNumId w:val="8"/>
  </w:num>
  <w:num w:numId="36">
    <w:abstractNumId w:val="9"/>
  </w:num>
  <w:num w:numId="37">
    <w:abstractNumId w:val="24"/>
  </w:num>
  <w:num w:numId="38">
    <w:abstractNumId w:val="42"/>
  </w:num>
  <w:num w:numId="39">
    <w:abstractNumId w:val="33"/>
  </w:num>
  <w:num w:numId="40">
    <w:abstractNumId w:val="11"/>
  </w:num>
  <w:num w:numId="41">
    <w:abstractNumId w:val="18"/>
  </w:num>
  <w:num w:numId="42">
    <w:abstractNumId w:val="25"/>
  </w:num>
  <w:num w:numId="43">
    <w:abstractNumId w:val="4"/>
  </w:num>
  <w:num w:numId="44">
    <w:abstractNumId w:val="43"/>
  </w:num>
  <w:num w:numId="45">
    <w:abstractNumId w:val="3"/>
  </w:num>
  <w:num w:numId="46">
    <w:abstractNumId w:val="36"/>
  </w:num>
  <w:num w:numId="47">
    <w:abstractNumId w:val="40"/>
  </w:num>
  <w:num w:numId="48">
    <w:abstractNumId w:val="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s-V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EE"/>
    <w:rsid w:val="00002139"/>
    <w:rsid w:val="000022A6"/>
    <w:rsid w:val="000022C0"/>
    <w:rsid w:val="000026B6"/>
    <w:rsid w:val="00002889"/>
    <w:rsid w:val="00002A4B"/>
    <w:rsid w:val="00002D5D"/>
    <w:rsid w:val="00002EF0"/>
    <w:rsid w:val="0000301D"/>
    <w:rsid w:val="0000309C"/>
    <w:rsid w:val="00003138"/>
    <w:rsid w:val="0000321F"/>
    <w:rsid w:val="000035D3"/>
    <w:rsid w:val="00003955"/>
    <w:rsid w:val="000039F7"/>
    <w:rsid w:val="00003A36"/>
    <w:rsid w:val="00003CA3"/>
    <w:rsid w:val="00003D48"/>
    <w:rsid w:val="00003E20"/>
    <w:rsid w:val="00004207"/>
    <w:rsid w:val="000043F5"/>
    <w:rsid w:val="0000454B"/>
    <w:rsid w:val="00004551"/>
    <w:rsid w:val="00004878"/>
    <w:rsid w:val="00004A5B"/>
    <w:rsid w:val="00004AC8"/>
    <w:rsid w:val="00004E27"/>
    <w:rsid w:val="00004FFC"/>
    <w:rsid w:val="00005250"/>
    <w:rsid w:val="0000525D"/>
    <w:rsid w:val="000052F3"/>
    <w:rsid w:val="000053BA"/>
    <w:rsid w:val="000053CF"/>
    <w:rsid w:val="000054DB"/>
    <w:rsid w:val="000055BF"/>
    <w:rsid w:val="0000576C"/>
    <w:rsid w:val="000057DF"/>
    <w:rsid w:val="00005837"/>
    <w:rsid w:val="000058D0"/>
    <w:rsid w:val="00005BED"/>
    <w:rsid w:val="00005CD9"/>
    <w:rsid w:val="00006055"/>
    <w:rsid w:val="000064CB"/>
    <w:rsid w:val="000065D9"/>
    <w:rsid w:val="0000662B"/>
    <w:rsid w:val="00006661"/>
    <w:rsid w:val="000066E1"/>
    <w:rsid w:val="00006AD4"/>
    <w:rsid w:val="00006CB9"/>
    <w:rsid w:val="00006CFA"/>
    <w:rsid w:val="00006EEA"/>
    <w:rsid w:val="00007385"/>
    <w:rsid w:val="000074C4"/>
    <w:rsid w:val="0000753D"/>
    <w:rsid w:val="0000764D"/>
    <w:rsid w:val="00007674"/>
    <w:rsid w:val="000079A6"/>
    <w:rsid w:val="00007AB7"/>
    <w:rsid w:val="00007E91"/>
    <w:rsid w:val="00010047"/>
    <w:rsid w:val="0001013D"/>
    <w:rsid w:val="0001020E"/>
    <w:rsid w:val="0001026D"/>
    <w:rsid w:val="00010577"/>
    <w:rsid w:val="0001063A"/>
    <w:rsid w:val="000106F9"/>
    <w:rsid w:val="0001097E"/>
    <w:rsid w:val="00010A8E"/>
    <w:rsid w:val="00010ADE"/>
    <w:rsid w:val="00010B13"/>
    <w:rsid w:val="00010C09"/>
    <w:rsid w:val="00010C5F"/>
    <w:rsid w:val="00010E2C"/>
    <w:rsid w:val="0001108B"/>
    <w:rsid w:val="000110A6"/>
    <w:rsid w:val="00011372"/>
    <w:rsid w:val="00011474"/>
    <w:rsid w:val="00011748"/>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55"/>
    <w:rsid w:val="000134B5"/>
    <w:rsid w:val="000134BB"/>
    <w:rsid w:val="000134E3"/>
    <w:rsid w:val="00013586"/>
    <w:rsid w:val="00013632"/>
    <w:rsid w:val="00013765"/>
    <w:rsid w:val="00013B7C"/>
    <w:rsid w:val="00013EFE"/>
    <w:rsid w:val="00013F5E"/>
    <w:rsid w:val="00013FD0"/>
    <w:rsid w:val="00014007"/>
    <w:rsid w:val="00014018"/>
    <w:rsid w:val="0001403F"/>
    <w:rsid w:val="000141B1"/>
    <w:rsid w:val="000141FA"/>
    <w:rsid w:val="0001427C"/>
    <w:rsid w:val="00014573"/>
    <w:rsid w:val="00014622"/>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A51"/>
    <w:rsid w:val="00015A76"/>
    <w:rsid w:val="00015D3F"/>
    <w:rsid w:val="00015DFE"/>
    <w:rsid w:val="00015F05"/>
    <w:rsid w:val="00015F98"/>
    <w:rsid w:val="00016200"/>
    <w:rsid w:val="00016272"/>
    <w:rsid w:val="0001630E"/>
    <w:rsid w:val="000166AC"/>
    <w:rsid w:val="00016769"/>
    <w:rsid w:val="000167AB"/>
    <w:rsid w:val="0001680A"/>
    <w:rsid w:val="00016C83"/>
    <w:rsid w:val="00016EC1"/>
    <w:rsid w:val="000170B6"/>
    <w:rsid w:val="00017317"/>
    <w:rsid w:val="000175E6"/>
    <w:rsid w:val="00017770"/>
    <w:rsid w:val="00017782"/>
    <w:rsid w:val="00017876"/>
    <w:rsid w:val="000179B8"/>
    <w:rsid w:val="00017B7F"/>
    <w:rsid w:val="00017B81"/>
    <w:rsid w:val="00017D88"/>
    <w:rsid w:val="00017EDA"/>
    <w:rsid w:val="00017F33"/>
    <w:rsid w:val="00017FC5"/>
    <w:rsid w:val="0002015F"/>
    <w:rsid w:val="00020473"/>
    <w:rsid w:val="00020D92"/>
    <w:rsid w:val="00020E08"/>
    <w:rsid w:val="00020E7C"/>
    <w:rsid w:val="00020F71"/>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549"/>
    <w:rsid w:val="00022600"/>
    <w:rsid w:val="0002267F"/>
    <w:rsid w:val="00022847"/>
    <w:rsid w:val="0002295F"/>
    <w:rsid w:val="00022B8C"/>
    <w:rsid w:val="00022CD9"/>
    <w:rsid w:val="00022FD4"/>
    <w:rsid w:val="000232B7"/>
    <w:rsid w:val="000233D1"/>
    <w:rsid w:val="00023440"/>
    <w:rsid w:val="00023476"/>
    <w:rsid w:val="00023742"/>
    <w:rsid w:val="000238E1"/>
    <w:rsid w:val="00023CE9"/>
    <w:rsid w:val="00023DA4"/>
    <w:rsid w:val="00023F43"/>
    <w:rsid w:val="0002409A"/>
    <w:rsid w:val="0002442C"/>
    <w:rsid w:val="00024AB6"/>
    <w:rsid w:val="00024AEF"/>
    <w:rsid w:val="00024B9D"/>
    <w:rsid w:val="00024C59"/>
    <w:rsid w:val="00024CC7"/>
    <w:rsid w:val="00024E22"/>
    <w:rsid w:val="000250C2"/>
    <w:rsid w:val="00025133"/>
    <w:rsid w:val="0002513A"/>
    <w:rsid w:val="00025197"/>
    <w:rsid w:val="000252C9"/>
    <w:rsid w:val="00025477"/>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C65"/>
    <w:rsid w:val="00026D07"/>
    <w:rsid w:val="00026E19"/>
    <w:rsid w:val="00027755"/>
    <w:rsid w:val="00027864"/>
    <w:rsid w:val="0002789E"/>
    <w:rsid w:val="00027D8D"/>
    <w:rsid w:val="00027E93"/>
    <w:rsid w:val="00027F5B"/>
    <w:rsid w:val="00030048"/>
    <w:rsid w:val="000300B5"/>
    <w:rsid w:val="000300F9"/>
    <w:rsid w:val="00030118"/>
    <w:rsid w:val="000304C0"/>
    <w:rsid w:val="00030554"/>
    <w:rsid w:val="0003072D"/>
    <w:rsid w:val="00030809"/>
    <w:rsid w:val="00030834"/>
    <w:rsid w:val="0003091B"/>
    <w:rsid w:val="00030938"/>
    <w:rsid w:val="00030971"/>
    <w:rsid w:val="00030AF8"/>
    <w:rsid w:val="00030B5C"/>
    <w:rsid w:val="00030BC3"/>
    <w:rsid w:val="00030C4C"/>
    <w:rsid w:val="00031000"/>
    <w:rsid w:val="000310CC"/>
    <w:rsid w:val="000314CD"/>
    <w:rsid w:val="000314FA"/>
    <w:rsid w:val="000315D1"/>
    <w:rsid w:val="00031871"/>
    <w:rsid w:val="000318B9"/>
    <w:rsid w:val="000318C0"/>
    <w:rsid w:val="000319ED"/>
    <w:rsid w:val="00031B44"/>
    <w:rsid w:val="00031BC0"/>
    <w:rsid w:val="00031DBC"/>
    <w:rsid w:val="00031EBA"/>
    <w:rsid w:val="00031F83"/>
    <w:rsid w:val="000321F0"/>
    <w:rsid w:val="0003257A"/>
    <w:rsid w:val="000325D4"/>
    <w:rsid w:val="000327CB"/>
    <w:rsid w:val="00032948"/>
    <w:rsid w:val="00032968"/>
    <w:rsid w:val="00032D4E"/>
    <w:rsid w:val="00033079"/>
    <w:rsid w:val="00033170"/>
    <w:rsid w:val="0003331B"/>
    <w:rsid w:val="0003332B"/>
    <w:rsid w:val="00033544"/>
    <w:rsid w:val="0003364A"/>
    <w:rsid w:val="000336FD"/>
    <w:rsid w:val="00033703"/>
    <w:rsid w:val="00033786"/>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530"/>
    <w:rsid w:val="000355DD"/>
    <w:rsid w:val="00035691"/>
    <w:rsid w:val="00035863"/>
    <w:rsid w:val="00035894"/>
    <w:rsid w:val="000359FF"/>
    <w:rsid w:val="00035A00"/>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F74"/>
    <w:rsid w:val="00042048"/>
    <w:rsid w:val="000423E2"/>
    <w:rsid w:val="00042466"/>
    <w:rsid w:val="00042583"/>
    <w:rsid w:val="00042606"/>
    <w:rsid w:val="00042681"/>
    <w:rsid w:val="00042AB7"/>
    <w:rsid w:val="00042B0C"/>
    <w:rsid w:val="00042B78"/>
    <w:rsid w:val="00042D0F"/>
    <w:rsid w:val="00042EB1"/>
    <w:rsid w:val="00043293"/>
    <w:rsid w:val="0004334E"/>
    <w:rsid w:val="000433DD"/>
    <w:rsid w:val="00043442"/>
    <w:rsid w:val="00043472"/>
    <w:rsid w:val="000436C9"/>
    <w:rsid w:val="000436E0"/>
    <w:rsid w:val="00043B88"/>
    <w:rsid w:val="00043DC5"/>
    <w:rsid w:val="00043F2A"/>
    <w:rsid w:val="0004415C"/>
    <w:rsid w:val="00044252"/>
    <w:rsid w:val="00044735"/>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D58"/>
    <w:rsid w:val="00047EE9"/>
    <w:rsid w:val="00047F59"/>
    <w:rsid w:val="00050007"/>
    <w:rsid w:val="000500AC"/>
    <w:rsid w:val="00050112"/>
    <w:rsid w:val="00050262"/>
    <w:rsid w:val="00050276"/>
    <w:rsid w:val="00050466"/>
    <w:rsid w:val="000505CC"/>
    <w:rsid w:val="000505EB"/>
    <w:rsid w:val="00050845"/>
    <w:rsid w:val="00050AC0"/>
    <w:rsid w:val="00050D2D"/>
    <w:rsid w:val="00050D3B"/>
    <w:rsid w:val="00051033"/>
    <w:rsid w:val="00051034"/>
    <w:rsid w:val="00051073"/>
    <w:rsid w:val="000511F9"/>
    <w:rsid w:val="0005141E"/>
    <w:rsid w:val="00051475"/>
    <w:rsid w:val="0005155C"/>
    <w:rsid w:val="000516B0"/>
    <w:rsid w:val="00051779"/>
    <w:rsid w:val="00051794"/>
    <w:rsid w:val="00051A51"/>
    <w:rsid w:val="00051B32"/>
    <w:rsid w:val="00051C18"/>
    <w:rsid w:val="00051EFF"/>
    <w:rsid w:val="00051F93"/>
    <w:rsid w:val="00051FE7"/>
    <w:rsid w:val="000521E9"/>
    <w:rsid w:val="0005223B"/>
    <w:rsid w:val="0005225D"/>
    <w:rsid w:val="000522B2"/>
    <w:rsid w:val="0005230E"/>
    <w:rsid w:val="000523E2"/>
    <w:rsid w:val="000524F9"/>
    <w:rsid w:val="0005259A"/>
    <w:rsid w:val="00052850"/>
    <w:rsid w:val="000528A2"/>
    <w:rsid w:val="00052BBA"/>
    <w:rsid w:val="00052E64"/>
    <w:rsid w:val="00053032"/>
    <w:rsid w:val="00053241"/>
    <w:rsid w:val="0005328A"/>
    <w:rsid w:val="00053588"/>
    <w:rsid w:val="00053678"/>
    <w:rsid w:val="0005369A"/>
    <w:rsid w:val="00053DA2"/>
    <w:rsid w:val="00053F33"/>
    <w:rsid w:val="00053FE3"/>
    <w:rsid w:val="0005416A"/>
    <w:rsid w:val="00054304"/>
    <w:rsid w:val="000546C7"/>
    <w:rsid w:val="00054CD1"/>
    <w:rsid w:val="00054D03"/>
    <w:rsid w:val="00054D9D"/>
    <w:rsid w:val="00054ED4"/>
    <w:rsid w:val="00054F22"/>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B8B"/>
    <w:rsid w:val="00056C41"/>
    <w:rsid w:val="0005709B"/>
    <w:rsid w:val="0005728D"/>
    <w:rsid w:val="0005731E"/>
    <w:rsid w:val="0005752D"/>
    <w:rsid w:val="00057655"/>
    <w:rsid w:val="00057BEB"/>
    <w:rsid w:val="00057D9D"/>
    <w:rsid w:val="00057EF0"/>
    <w:rsid w:val="000601C7"/>
    <w:rsid w:val="00060364"/>
    <w:rsid w:val="000604DE"/>
    <w:rsid w:val="00060615"/>
    <w:rsid w:val="00060861"/>
    <w:rsid w:val="00060D8E"/>
    <w:rsid w:val="00060FBB"/>
    <w:rsid w:val="000611DD"/>
    <w:rsid w:val="00061268"/>
    <w:rsid w:val="000612B6"/>
    <w:rsid w:val="0006137D"/>
    <w:rsid w:val="000617D6"/>
    <w:rsid w:val="000619D8"/>
    <w:rsid w:val="00061CD3"/>
    <w:rsid w:val="00061D43"/>
    <w:rsid w:val="00062159"/>
    <w:rsid w:val="000621A8"/>
    <w:rsid w:val="00062205"/>
    <w:rsid w:val="0006224D"/>
    <w:rsid w:val="00062398"/>
    <w:rsid w:val="0006243D"/>
    <w:rsid w:val="00062461"/>
    <w:rsid w:val="000626D2"/>
    <w:rsid w:val="00062A2D"/>
    <w:rsid w:val="00062A67"/>
    <w:rsid w:val="000631AE"/>
    <w:rsid w:val="000634CB"/>
    <w:rsid w:val="0006383D"/>
    <w:rsid w:val="0006391F"/>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B04"/>
    <w:rsid w:val="00066BA2"/>
    <w:rsid w:val="00066D88"/>
    <w:rsid w:val="00066DE8"/>
    <w:rsid w:val="00066F89"/>
    <w:rsid w:val="000670B9"/>
    <w:rsid w:val="00067197"/>
    <w:rsid w:val="00067BAA"/>
    <w:rsid w:val="00067BC8"/>
    <w:rsid w:val="00067CD2"/>
    <w:rsid w:val="0007009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73B"/>
    <w:rsid w:val="00071740"/>
    <w:rsid w:val="00071770"/>
    <w:rsid w:val="000717FB"/>
    <w:rsid w:val="000719B4"/>
    <w:rsid w:val="000719BF"/>
    <w:rsid w:val="000719FC"/>
    <w:rsid w:val="00071C0E"/>
    <w:rsid w:val="00071C3D"/>
    <w:rsid w:val="00071CE6"/>
    <w:rsid w:val="00071D61"/>
    <w:rsid w:val="00071DAD"/>
    <w:rsid w:val="0007208A"/>
    <w:rsid w:val="000720AB"/>
    <w:rsid w:val="0007213C"/>
    <w:rsid w:val="0007242D"/>
    <w:rsid w:val="000725E8"/>
    <w:rsid w:val="0007262F"/>
    <w:rsid w:val="000729B4"/>
    <w:rsid w:val="00072AAA"/>
    <w:rsid w:val="00072B23"/>
    <w:rsid w:val="00072BBA"/>
    <w:rsid w:val="00072D1A"/>
    <w:rsid w:val="00072EBC"/>
    <w:rsid w:val="00072FAF"/>
    <w:rsid w:val="00072FF5"/>
    <w:rsid w:val="0007302E"/>
    <w:rsid w:val="000730DC"/>
    <w:rsid w:val="000730E1"/>
    <w:rsid w:val="00073123"/>
    <w:rsid w:val="000734E5"/>
    <w:rsid w:val="000735BE"/>
    <w:rsid w:val="000735DC"/>
    <w:rsid w:val="00073952"/>
    <w:rsid w:val="00073A23"/>
    <w:rsid w:val="00073A4B"/>
    <w:rsid w:val="00073B5F"/>
    <w:rsid w:val="00073BF8"/>
    <w:rsid w:val="00073CCA"/>
    <w:rsid w:val="00073D9F"/>
    <w:rsid w:val="00073DB9"/>
    <w:rsid w:val="00073EE0"/>
    <w:rsid w:val="00073FE6"/>
    <w:rsid w:val="000740D1"/>
    <w:rsid w:val="00074132"/>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343"/>
    <w:rsid w:val="00076386"/>
    <w:rsid w:val="000767D7"/>
    <w:rsid w:val="00076A8E"/>
    <w:rsid w:val="00076D82"/>
    <w:rsid w:val="00076F09"/>
    <w:rsid w:val="00076FA4"/>
    <w:rsid w:val="0007703F"/>
    <w:rsid w:val="000770F9"/>
    <w:rsid w:val="000772F2"/>
    <w:rsid w:val="00077315"/>
    <w:rsid w:val="00077742"/>
    <w:rsid w:val="0007778B"/>
    <w:rsid w:val="000777FB"/>
    <w:rsid w:val="00077934"/>
    <w:rsid w:val="00077B11"/>
    <w:rsid w:val="00077C92"/>
    <w:rsid w:val="000800CD"/>
    <w:rsid w:val="00080414"/>
    <w:rsid w:val="00080431"/>
    <w:rsid w:val="00080462"/>
    <w:rsid w:val="000805EF"/>
    <w:rsid w:val="0008088F"/>
    <w:rsid w:val="00080A8E"/>
    <w:rsid w:val="00080B10"/>
    <w:rsid w:val="00080EFE"/>
    <w:rsid w:val="00080F19"/>
    <w:rsid w:val="00081287"/>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E7B"/>
    <w:rsid w:val="00082F66"/>
    <w:rsid w:val="00082FAB"/>
    <w:rsid w:val="00082FED"/>
    <w:rsid w:val="00083685"/>
    <w:rsid w:val="00083764"/>
    <w:rsid w:val="00083800"/>
    <w:rsid w:val="000838B5"/>
    <w:rsid w:val="00083CA4"/>
    <w:rsid w:val="00083CCA"/>
    <w:rsid w:val="00084195"/>
    <w:rsid w:val="000842DD"/>
    <w:rsid w:val="00084348"/>
    <w:rsid w:val="00084810"/>
    <w:rsid w:val="00084A65"/>
    <w:rsid w:val="00084A9B"/>
    <w:rsid w:val="00084E94"/>
    <w:rsid w:val="00084F01"/>
    <w:rsid w:val="0008529A"/>
    <w:rsid w:val="0008559A"/>
    <w:rsid w:val="00085A16"/>
    <w:rsid w:val="00085ACB"/>
    <w:rsid w:val="00085DED"/>
    <w:rsid w:val="00085FFB"/>
    <w:rsid w:val="000861EF"/>
    <w:rsid w:val="0008623F"/>
    <w:rsid w:val="000862D0"/>
    <w:rsid w:val="0008638D"/>
    <w:rsid w:val="00086460"/>
    <w:rsid w:val="000864D4"/>
    <w:rsid w:val="00086808"/>
    <w:rsid w:val="0008692B"/>
    <w:rsid w:val="000869FB"/>
    <w:rsid w:val="00086A24"/>
    <w:rsid w:val="00086C25"/>
    <w:rsid w:val="00086D70"/>
    <w:rsid w:val="00086D76"/>
    <w:rsid w:val="00087614"/>
    <w:rsid w:val="00087D78"/>
    <w:rsid w:val="00087F0B"/>
    <w:rsid w:val="0009000A"/>
    <w:rsid w:val="00090141"/>
    <w:rsid w:val="000902C2"/>
    <w:rsid w:val="000903A5"/>
    <w:rsid w:val="00090404"/>
    <w:rsid w:val="00090BF3"/>
    <w:rsid w:val="000913E5"/>
    <w:rsid w:val="000913E7"/>
    <w:rsid w:val="00091485"/>
    <w:rsid w:val="0009163E"/>
    <w:rsid w:val="000918DA"/>
    <w:rsid w:val="00091A92"/>
    <w:rsid w:val="00091CD6"/>
    <w:rsid w:val="00092090"/>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2D"/>
    <w:rsid w:val="000935CA"/>
    <w:rsid w:val="00093653"/>
    <w:rsid w:val="0009374E"/>
    <w:rsid w:val="000939FD"/>
    <w:rsid w:val="00093B9C"/>
    <w:rsid w:val="00093BE0"/>
    <w:rsid w:val="00093C49"/>
    <w:rsid w:val="00093C7D"/>
    <w:rsid w:val="00093E31"/>
    <w:rsid w:val="00094881"/>
    <w:rsid w:val="000948FD"/>
    <w:rsid w:val="00094BA9"/>
    <w:rsid w:val="00094BCD"/>
    <w:rsid w:val="00094CAA"/>
    <w:rsid w:val="00094F2A"/>
    <w:rsid w:val="00094F39"/>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832"/>
    <w:rsid w:val="000968AC"/>
    <w:rsid w:val="00096954"/>
    <w:rsid w:val="000969EE"/>
    <w:rsid w:val="000969FA"/>
    <w:rsid w:val="00096B24"/>
    <w:rsid w:val="00096F9E"/>
    <w:rsid w:val="00097223"/>
    <w:rsid w:val="0009723A"/>
    <w:rsid w:val="000973E1"/>
    <w:rsid w:val="00097836"/>
    <w:rsid w:val="00097924"/>
    <w:rsid w:val="0009798E"/>
    <w:rsid w:val="00097A37"/>
    <w:rsid w:val="00097CE2"/>
    <w:rsid w:val="00097E09"/>
    <w:rsid w:val="00097FBF"/>
    <w:rsid w:val="000A0177"/>
    <w:rsid w:val="000A04B7"/>
    <w:rsid w:val="000A07AB"/>
    <w:rsid w:val="000A08E9"/>
    <w:rsid w:val="000A0951"/>
    <w:rsid w:val="000A09C9"/>
    <w:rsid w:val="000A09EC"/>
    <w:rsid w:val="000A0A03"/>
    <w:rsid w:val="000A0D48"/>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287"/>
    <w:rsid w:val="000A4342"/>
    <w:rsid w:val="000A437D"/>
    <w:rsid w:val="000A465C"/>
    <w:rsid w:val="000A470D"/>
    <w:rsid w:val="000A47BE"/>
    <w:rsid w:val="000A4AB5"/>
    <w:rsid w:val="000A4BFB"/>
    <w:rsid w:val="000A4C05"/>
    <w:rsid w:val="000A4D4D"/>
    <w:rsid w:val="000A4DBD"/>
    <w:rsid w:val="000A4F1B"/>
    <w:rsid w:val="000A5361"/>
    <w:rsid w:val="000A539D"/>
    <w:rsid w:val="000A54EE"/>
    <w:rsid w:val="000A56A9"/>
    <w:rsid w:val="000A56C2"/>
    <w:rsid w:val="000A56F0"/>
    <w:rsid w:val="000A5905"/>
    <w:rsid w:val="000A5AA9"/>
    <w:rsid w:val="000A62AD"/>
    <w:rsid w:val="000A66A8"/>
    <w:rsid w:val="000A68D9"/>
    <w:rsid w:val="000A6A23"/>
    <w:rsid w:val="000A6A31"/>
    <w:rsid w:val="000A6A5B"/>
    <w:rsid w:val="000A6B42"/>
    <w:rsid w:val="000A6C0C"/>
    <w:rsid w:val="000A6C52"/>
    <w:rsid w:val="000A6DCC"/>
    <w:rsid w:val="000A7211"/>
    <w:rsid w:val="000A7295"/>
    <w:rsid w:val="000A72D7"/>
    <w:rsid w:val="000A76BC"/>
    <w:rsid w:val="000A7705"/>
    <w:rsid w:val="000A7926"/>
    <w:rsid w:val="000A79F7"/>
    <w:rsid w:val="000A7B42"/>
    <w:rsid w:val="000A7BC5"/>
    <w:rsid w:val="000A7BD1"/>
    <w:rsid w:val="000A7DEF"/>
    <w:rsid w:val="000A7E46"/>
    <w:rsid w:val="000A7FBE"/>
    <w:rsid w:val="000B00FF"/>
    <w:rsid w:val="000B012F"/>
    <w:rsid w:val="000B0301"/>
    <w:rsid w:val="000B06D0"/>
    <w:rsid w:val="000B076D"/>
    <w:rsid w:val="000B08F5"/>
    <w:rsid w:val="000B0C45"/>
    <w:rsid w:val="000B108E"/>
    <w:rsid w:val="000B13A4"/>
    <w:rsid w:val="000B13E1"/>
    <w:rsid w:val="000B16DB"/>
    <w:rsid w:val="000B17FB"/>
    <w:rsid w:val="000B180B"/>
    <w:rsid w:val="000B1C5E"/>
    <w:rsid w:val="000B1D48"/>
    <w:rsid w:val="000B1ED7"/>
    <w:rsid w:val="000B204E"/>
    <w:rsid w:val="000B2282"/>
    <w:rsid w:val="000B245A"/>
    <w:rsid w:val="000B24E6"/>
    <w:rsid w:val="000B26D6"/>
    <w:rsid w:val="000B27E9"/>
    <w:rsid w:val="000B2890"/>
    <w:rsid w:val="000B28D1"/>
    <w:rsid w:val="000B28EA"/>
    <w:rsid w:val="000B2A11"/>
    <w:rsid w:val="000B2A5B"/>
    <w:rsid w:val="000B2B0B"/>
    <w:rsid w:val="000B2B81"/>
    <w:rsid w:val="000B2C4D"/>
    <w:rsid w:val="000B2D8B"/>
    <w:rsid w:val="000B2F06"/>
    <w:rsid w:val="000B2FA9"/>
    <w:rsid w:val="000B305E"/>
    <w:rsid w:val="000B306D"/>
    <w:rsid w:val="000B31AF"/>
    <w:rsid w:val="000B320F"/>
    <w:rsid w:val="000B356E"/>
    <w:rsid w:val="000B36EF"/>
    <w:rsid w:val="000B3A3D"/>
    <w:rsid w:val="000B3B91"/>
    <w:rsid w:val="000B3BF9"/>
    <w:rsid w:val="000B3C72"/>
    <w:rsid w:val="000B3CDA"/>
    <w:rsid w:val="000B3CE7"/>
    <w:rsid w:val="000B410E"/>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83D"/>
    <w:rsid w:val="000B691A"/>
    <w:rsid w:val="000B6AE1"/>
    <w:rsid w:val="000B6B93"/>
    <w:rsid w:val="000B6BE1"/>
    <w:rsid w:val="000B6D65"/>
    <w:rsid w:val="000B6ECB"/>
    <w:rsid w:val="000B72ED"/>
    <w:rsid w:val="000B7375"/>
    <w:rsid w:val="000B744B"/>
    <w:rsid w:val="000B7588"/>
    <w:rsid w:val="000B75D3"/>
    <w:rsid w:val="000B7619"/>
    <w:rsid w:val="000B767A"/>
    <w:rsid w:val="000B7829"/>
    <w:rsid w:val="000B79AA"/>
    <w:rsid w:val="000B79EA"/>
    <w:rsid w:val="000B7FEC"/>
    <w:rsid w:val="000C0160"/>
    <w:rsid w:val="000C026A"/>
    <w:rsid w:val="000C02C7"/>
    <w:rsid w:val="000C0341"/>
    <w:rsid w:val="000C044A"/>
    <w:rsid w:val="000C0C8F"/>
    <w:rsid w:val="000C1423"/>
    <w:rsid w:val="000C1675"/>
    <w:rsid w:val="000C189D"/>
    <w:rsid w:val="000C18DD"/>
    <w:rsid w:val="000C19FF"/>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2B5"/>
    <w:rsid w:val="000C3332"/>
    <w:rsid w:val="000C3606"/>
    <w:rsid w:val="000C366C"/>
    <w:rsid w:val="000C36ED"/>
    <w:rsid w:val="000C3837"/>
    <w:rsid w:val="000C3957"/>
    <w:rsid w:val="000C3DB2"/>
    <w:rsid w:val="000C3DE7"/>
    <w:rsid w:val="000C449B"/>
    <w:rsid w:val="000C4583"/>
    <w:rsid w:val="000C4635"/>
    <w:rsid w:val="000C46AF"/>
    <w:rsid w:val="000C48BB"/>
    <w:rsid w:val="000C4A2D"/>
    <w:rsid w:val="000C4B90"/>
    <w:rsid w:val="000C4D03"/>
    <w:rsid w:val="000C4F59"/>
    <w:rsid w:val="000C501D"/>
    <w:rsid w:val="000C514F"/>
    <w:rsid w:val="000C5477"/>
    <w:rsid w:val="000C552E"/>
    <w:rsid w:val="000C59D2"/>
    <w:rsid w:val="000C5B5B"/>
    <w:rsid w:val="000C5CBA"/>
    <w:rsid w:val="000C5DDD"/>
    <w:rsid w:val="000C6152"/>
    <w:rsid w:val="000C62B0"/>
    <w:rsid w:val="000C645D"/>
    <w:rsid w:val="000C69DF"/>
    <w:rsid w:val="000C6C2F"/>
    <w:rsid w:val="000C6C30"/>
    <w:rsid w:val="000C6EAB"/>
    <w:rsid w:val="000C710E"/>
    <w:rsid w:val="000C7327"/>
    <w:rsid w:val="000C73AB"/>
    <w:rsid w:val="000C74BA"/>
    <w:rsid w:val="000C7531"/>
    <w:rsid w:val="000C7729"/>
    <w:rsid w:val="000C7AE0"/>
    <w:rsid w:val="000C7BA7"/>
    <w:rsid w:val="000C7C3F"/>
    <w:rsid w:val="000D042F"/>
    <w:rsid w:val="000D051A"/>
    <w:rsid w:val="000D05F7"/>
    <w:rsid w:val="000D0835"/>
    <w:rsid w:val="000D086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EB"/>
    <w:rsid w:val="000D2386"/>
    <w:rsid w:val="000D24A2"/>
    <w:rsid w:val="000D250A"/>
    <w:rsid w:val="000D2597"/>
    <w:rsid w:val="000D2613"/>
    <w:rsid w:val="000D27A6"/>
    <w:rsid w:val="000D27AD"/>
    <w:rsid w:val="000D29D1"/>
    <w:rsid w:val="000D2AE6"/>
    <w:rsid w:val="000D2B0A"/>
    <w:rsid w:val="000D2B4B"/>
    <w:rsid w:val="000D2CE6"/>
    <w:rsid w:val="000D2D60"/>
    <w:rsid w:val="000D2F78"/>
    <w:rsid w:val="000D2FD4"/>
    <w:rsid w:val="000D30D1"/>
    <w:rsid w:val="000D3101"/>
    <w:rsid w:val="000D3286"/>
    <w:rsid w:val="000D344D"/>
    <w:rsid w:val="000D3773"/>
    <w:rsid w:val="000D3861"/>
    <w:rsid w:val="000D391B"/>
    <w:rsid w:val="000D3A74"/>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4EF6"/>
    <w:rsid w:val="000D50C1"/>
    <w:rsid w:val="000D51D3"/>
    <w:rsid w:val="000D51FB"/>
    <w:rsid w:val="000D5219"/>
    <w:rsid w:val="000D5272"/>
    <w:rsid w:val="000D5309"/>
    <w:rsid w:val="000D5423"/>
    <w:rsid w:val="000D584F"/>
    <w:rsid w:val="000D5A4B"/>
    <w:rsid w:val="000D5B1E"/>
    <w:rsid w:val="000D5CC4"/>
    <w:rsid w:val="000D5CFA"/>
    <w:rsid w:val="000D5F7D"/>
    <w:rsid w:val="000D6184"/>
    <w:rsid w:val="000D61E1"/>
    <w:rsid w:val="000D6DBA"/>
    <w:rsid w:val="000D6DC9"/>
    <w:rsid w:val="000D6DCD"/>
    <w:rsid w:val="000D6F74"/>
    <w:rsid w:val="000D6FA4"/>
    <w:rsid w:val="000D72AF"/>
    <w:rsid w:val="000D7369"/>
    <w:rsid w:val="000D75CB"/>
    <w:rsid w:val="000D76BC"/>
    <w:rsid w:val="000D7750"/>
    <w:rsid w:val="000D7A4B"/>
    <w:rsid w:val="000D7A8E"/>
    <w:rsid w:val="000D7B93"/>
    <w:rsid w:val="000E00FE"/>
    <w:rsid w:val="000E0343"/>
    <w:rsid w:val="000E071E"/>
    <w:rsid w:val="000E0C89"/>
    <w:rsid w:val="000E0C96"/>
    <w:rsid w:val="000E0D5E"/>
    <w:rsid w:val="000E0DCA"/>
    <w:rsid w:val="000E0DEE"/>
    <w:rsid w:val="000E0FF9"/>
    <w:rsid w:val="000E1070"/>
    <w:rsid w:val="000E10AA"/>
    <w:rsid w:val="000E1166"/>
    <w:rsid w:val="000E1547"/>
    <w:rsid w:val="000E15B5"/>
    <w:rsid w:val="000E181D"/>
    <w:rsid w:val="000E19A4"/>
    <w:rsid w:val="000E1AC0"/>
    <w:rsid w:val="000E1B88"/>
    <w:rsid w:val="000E1C81"/>
    <w:rsid w:val="000E1EA1"/>
    <w:rsid w:val="000E2240"/>
    <w:rsid w:val="000E2330"/>
    <w:rsid w:val="000E23C3"/>
    <w:rsid w:val="000E252A"/>
    <w:rsid w:val="000E2623"/>
    <w:rsid w:val="000E275C"/>
    <w:rsid w:val="000E27AA"/>
    <w:rsid w:val="000E286E"/>
    <w:rsid w:val="000E293B"/>
    <w:rsid w:val="000E2B8A"/>
    <w:rsid w:val="000E2F7C"/>
    <w:rsid w:val="000E31C1"/>
    <w:rsid w:val="000E323B"/>
    <w:rsid w:val="000E3250"/>
    <w:rsid w:val="000E337A"/>
    <w:rsid w:val="000E34FD"/>
    <w:rsid w:val="000E357A"/>
    <w:rsid w:val="000E3623"/>
    <w:rsid w:val="000E3680"/>
    <w:rsid w:val="000E374A"/>
    <w:rsid w:val="000E3BFD"/>
    <w:rsid w:val="000E3C0F"/>
    <w:rsid w:val="000E3C45"/>
    <w:rsid w:val="000E3CAC"/>
    <w:rsid w:val="000E3FA8"/>
    <w:rsid w:val="000E4089"/>
    <w:rsid w:val="000E4350"/>
    <w:rsid w:val="000E4376"/>
    <w:rsid w:val="000E4408"/>
    <w:rsid w:val="000E4650"/>
    <w:rsid w:val="000E4672"/>
    <w:rsid w:val="000E474A"/>
    <w:rsid w:val="000E4993"/>
    <w:rsid w:val="000E4B09"/>
    <w:rsid w:val="000E4BA7"/>
    <w:rsid w:val="000E4C78"/>
    <w:rsid w:val="000E4CAC"/>
    <w:rsid w:val="000E4DD1"/>
    <w:rsid w:val="000E4E9A"/>
    <w:rsid w:val="000E4F87"/>
    <w:rsid w:val="000E533D"/>
    <w:rsid w:val="000E538A"/>
    <w:rsid w:val="000E53AB"/>
    <w:rsid w:val="000E552E"/>
    <w:rsid w:val="000E56CD"/>
    <w:rsid w:val="000E5716"/>
    <w:rsid w:val="000E5747"/>
    <w:rsid w:val="000E5846"/>
    <w:rsid w:val="000E5C3C"/>
    <w:rsid w:val="000E5E08"/>
    <w:rsid w:val="000E5E3E"/>
    <w:rsid w:val="000E60D2"/>
    <w:rsid w:val="000E6272"/>
    <w:rsid w:val="000E6337"/>
    <w:rsid w:val="000E6366"/>
    <w:rsid w:val="000E6553"/>
    <w:rsid w:val="000E67BA"/>
    <w:rsid w:val="000E698C"/>
    <w:rsid w:val="000E69FD"/>
    <w:rsid w:val="000E6AFF"/>
    <w:rsid w:val="000E6B62"/>
    <w:rsid w:val="000E6E3C"/>
    <w:rsid w:val="000E7023"/>
    <w:rsid w:val="000E7162"/>
    <w:rsid w:val="000E7457"/>
    <w:rsid w:val="000E7686"/>
    <w:rsid w:val="000E7955"/>
    <w:rsid w:val="000E7963"/>
    <w:rsid w:val="000E79ED"/>
    <w:rsid w:val="000E7A79"/>
    <w:rsid w:val="000E7BE2"/>
    <w:rsid w:val="000E7F94"/>
    <w:rsid w:val="000F0509"/>
    <w:rsid w:val="000F090C"/>
    <w:rsid w:val="000F0F5C"/>
    <w:rsid w:val="000F10AE"/>
    <w:rsid w:val="000F1129"/>
    <w:rsid w:val="000F1209"/>
    <w:rsid w:val="000F127F"/>
    <w:rsid w:val="000F12CE"/>
    <w:rsid w:val="000F15B2"/>
    <w:rsid w:val="000F16EE"/>
    <w:rsid w:val="000F1986"/>
    <w:rsid w:val="000F19DE"/>
    <w:rsid w:val="000F19FB"/>
    <w:rsid w:val="000F1B7B"/>
    <w:rsid w:val="000F1D0D"/>
    <w:rsid w:val="000F21FD"/>
    <w:rsid w:val="000F240D"/>
    <w:rsid w:val="000F2552"/>
    <w:rsid w:val="000F25D1"/>
    <w:rsid w:val="000F26E8"/>
    <w:rsid w:val="000F2944"/>
    <w:rsid w:val="000F2A02"/>
    <w:rsid w:val="000F2AC3"/>
    <w:rsid w:val="000F2B76"/>
    <w:rsid w:val="000F2D0F"/>
    <w:rsid w:val="000F2D83"/>
    <w:rsid w:val="000F2E1F"/>
    <w:rsid w:val="000F2EF0"/>
    <w:rsid w:val="000F2F6F"/>
    <w:rsid w:val="000F2F70"/>
    <w:rsid w:val="000F302F"/>
    <w:rsid w:val="000F3111"/>
    <w:rsid w:val="000F319E"/>
    <w:rsid w:val="000F3255"/>
    <w:rsid w:val="000F3279"/>
    <w:rsid w:val="000F357E"/>
    <w:rsid w:val="000F369D"/>
    <w:rsid w:val="000F36BF"/>
    <w:rsid w:val="000F37B0"/>
    <w:rsid w:val="000F388B"/>
    <w:rsid w:val="000F40FB"/>
    <w:rsid w:val="000F415C"/>
    <w:rsid w:val="000F4187"/>
    <w:rsid w:val="000F42FF"/>
    <w:rsid w:val="000F4348"/>
    <w:rsid w:val="000F4578"/>
    <w:rsid w:val="000F4591"/>
    <w:rsid w:val="000F4595"/>
    <w:rsid w:val="000F461F"/>
    <w:rsid w:val="000F46C8"/>
    <w:rsid w:val="000F475B"/>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BD"/>
    <w:rsid w:val="0010170B"/>
    <w:rsid w:val="0010186B"/>
    <w:rsid w:val="001018FD"/>
    <w:rsid w:val="001019C2"/>
    <w:rsid w:val="00101C4F"/>
    <w:rsid w:val="00101D66"/>
    <w:rsid w:val="00101DC0"/>
    <w:rsid w:val="001020A8"/>
    <w:rsid w:val="00102119"/>
    <w:rsid w:val="00102580"/>
    <w:rsid w:val="00102C9F"/>
    <w:rsid w:val="00102D49"/>
    <w:rsid w:val="00102D6F"/>
    <w:rsid w:val="001033AF"/>
    <w:rsid w:val="001033C1"/>
    <w:rsid w:val="001035FA"/>
    <w:rsid w:val="00103626"/>
    <w:rsid w:val="0010378A"/>
    <w:rsid w:val="001039E7"/>
    <w:rsid w:val="00103BF3"/>
    <w:rsid w:val="00103C4D"/>
    <w:rsid w:val="00103D25"/>
    <w:rsid w:val="00103FC9"/>
    <w:rsid w:val="001040C1"/>
    <w:rsid w:val="00104179"/>
    <w:rsid w:val="00104987"/>
    <w:rsid w:val="00104ADB"/>
    <w:rsid w:val="00104B82"/>
    <w:rsid w:val="00104EC6"/>
    <w:rsid w:val="00104F99"/>
    <w:rsid w:val="0010509D"/>
    <w:rsid w:val="00105464"/>
    <w:rsid w:val="001054F9"/>
    <w:rsid w:val="00105616"/>
    <w:rsid w:val="00105661"/>
    <w:rsid w:val="001058E6"/>
    <w:rsid w:val="00105A04"/>
    <w:rsid w:val="00105A29"/>
    <w:rsid w:val="00105A7F"/>
    <w:rsid w:val="00105A91"/>
    <w:rsid w:val="00105ADE"/>
    <w:rsid w:val="00105B5E"/>
    <w:rsid w:val="00105DB3"/>
    <w:rsid w:val="00105F4D"/>
    <w:rsid w:val="00105FCB"/>
    <w:rsid w:val="00106002"/>
    <w:rsid w:val="00106103"/>
    <w:rsid w:val="001063BA"/>
    <w:rsid w:val="00106609"/>
    <w:rsid w:val="001068D2"/>
    <w:rsid w:val="001068FE"/>
    <w:rsid w:val="001069F2"/>
    <w:rsid w:val="00106CD9"/>
    <w:rsid w:val="00106D9C"/>
    <w:rsid w:val="00106DA0"/>
    <w:rsid w:val="00107099"/>
    <w:rsid w:val="001075D1"/>
    <w:rsid w:val="00107847"/>
    <w:rsid w:val="00107870"/>
    <w:rsid w:val="0010795E"/>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EE7"/>
    <w:rsid w:val="00111EF8"/>
    <w:rsid w:val="00111F86"/>
    <w:rsid w:val="00112220"/>
    <w:rsid w:val="00112268"/>
    <w:rsid w:val="0011228B"/>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87"/>
    <w:rsid w:val="001139A7"/>
    <w:rsid w:val="001139BB"/>
    <w:rsid w:val="00113A04"/>
    <w:rsid w:val="00113A3D"/>
    <w:rsid w:val="00113B8F"/>
    <w:rsid w:val="00113EC8"/>
    <w:rsid w:val="001140BD"/>
    <w:rsid w:val="00114325"/>
    <w:rsid w:val="0011435C"/>
    <w:rsid w:val="00114422"/>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621B"/>
    <w:rsid w:val="00116371"/>
    <w:rsid w:val="001163B5"/>
    <w:rsid w:val="0011644A"/>
    <w:rsid w:val="001165D8"/>
    <w:rsid w:val="00116757"/>
    <w:rsid w:val="0011685C"/>
    <w:rsid w:val="001168B6"/>
    <w:rsid w:val="00116A9F"/>
    <w:rsid w:val="00117332"/>
    <w:rsid w:val="00117393"/>
    <w:rsid w:val="001173B0"/>
    <w:rsid w:val="001173C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22B8"/>
    <w:rsid w:val="001222F3"/>
    <w:rsid w:val="001223F0"/>
    <w:rsid w:val="00122501"/>
    <w:rsid w:val="00122523"/>
    <w:rsid w:val="00122622"/>
    <w:rsid w:val="00122839"/>
    <w:rsid w:val="001228E5"/>
    <w:rsid w:val="001228FB"/>
    <w:rsid w:val="0012293F"/>
    <w:rsid w:val="001229EA"/>
    <w:rsid w:val="00122E62"/>
    <w:rsid w:val="00122F75"/>
    <w:rsid w:val="00122F83"/>
    <w:rsid w:val="0012326C"/>
    <w:rsid w:val="00123410"/>
    <w:rsid w:val="001237AC"/>
    <w:rsid w:val="00123856"/>
    <w:rsid w:val="0012398C"/>
    <w:rsid w:val="00123B61"/>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633"/>
    <w:rsid w:val="00125943"/>
    <w:rsid w:val="0012596C"/>
    <w:rsid w:val="00125C54"/>
    <w:rsid w:val="00125D08"/>
    <w:rsid w:val="00125DC6"/>
    <w:rsid w:val="00125FD1"/>
    <w:rsid w:val="001262B5"/>
    <w:rsid w:val="001263F0"/>
    <w:rsid w:val="0012673D"/>
    <w:rsid w:val="001269B8"/>
    <w:rsid w:val="00127099"/>
    <w:rsid w:val="001270A4"/>
    <w:rsid w:val="0012711C"/>
    <w:rsid w:val="0012725E"/>
    <w:rsid w:val="00127403"/>
    <w:rsid w:val="00127517"/>
    <w:rsid w:val="00127746"/>
    <w:rsid w:val="001277F5"/>
    <w:rsid w:val="00127808"/>
    <w:rsid w:val="00127817"/>
    <w:rsid w:val="00127C5D"/>
    <w:rsid w:val="00127CBB"/>
    <w:rsid w:val="00130287"/>
    <w:rsid w:val="001302A0"/>
    <w:rsid w:val="0013033F"/>
    <w:rsid w:val="00130402"/>
    <w:rsid w:val="001305B8"/>
    <w:rsid w:val="001309B2"/>
    <w:rsid w:val="001309C9"/>
    <w:rsid w:val="001309DA"/>
    <w:rsid w:val="00130CC0"/>
    <w:rsid w:val="00130F7E"/>
    <w:rsid w:val="00131094"/>
    <w:rsid w:val="001316FF"/>
    <w:rsid w:val="0013179E"/>
    <w:rsid w:val="0013180E"/>
    <w:rsid w:val="00131898"/>
    <w:rsid w:val="0013194D"/>
    <w:rsid w:val="001319AE"/>
    <w:rsid w:val="001319B5"/>
    <w:rsid w:val="00131C74"/>
    <w:rsid w:val="00131DB4"/>
    <w:rsid w:val="00131E09"/>
    <w:rsid w:val="00132511"/>
    <w:rsid w:val="0013256F"/>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F54"/>
    <w:rsid w:val="0013402B"/>
    <w:rsid w:val="0013427A"/>
    <w:rsid w:val="00134556"/>
    <w:rsid w:val="001348FE"/>
    <w:rsid w:val="00134918"/>
    <w:rsid w:val="00134B36"/>
    <w:rsid w:val="00134CAC"/>
    <w:rsid w:val="00134D55"/>
    <w:rsid w:val="00135491"/>
    <w:rsid w:val="0013569F"/>
    <w:rsid w:val="001356FA"/>
    <w:rsid w:val="0013570C"/>
    <w:rsid w:val="00135769"/>
    <w:rsid w:val="001357BC"/>
    <w:rsid w:val="00135865"/>
    <w:rsid w:val="001359C2"/>
    <w:rsid w:val="00135A9E"/>
    <w:rsid w:val="00135ABD"/>
    <w:rsid w:val="00135D91"/>
    <w:rsid w:val="00135F97"/>
    <w:rsid w:val="001360F3"/>
    <w:rsid w:val="00136115"/>
    <w:rsid w:val="00136171"/>
    <w:rsid w:val="0013620B"/>
    <w:rsid w:val="001362C2"/>
    <w:rsid w:val="0013678C"/>
    <w:rsid w:val="00136955"/>
    <w:rsid w:val="00136E19"/>
    <w:rsid w:val="00136E9F"/>
    <w:rsid w:val="001371B2"/>
    <w:rsid w:val="001375FD"/>
    <w:rsid w:val="00137A65"/>
    <w:rsid w:val="00137AB9"/>
    <w:rsid w:val="00137D78"/>
    <w:rsid w:val="00137D96"/>
    <w:rsid w:val="0014008A"/>
    <w:rsid w:val="00140162"/>
    <w:rsid w:val="001403BA"/>
    <w:rsid w:val="0014060C"/>
    <w:rsid w:val="0014064F"/>
    <w:rsid w:val="001409A0"/>
    <w:rsid w:val="001409E9"/>
    <w:rsid w:val="00140A56"/>
    <w:rsid w:val="00140CB7"/>
    <w:rsid w:val="00140D6C"/>
    <w:rsid w:val="00140E25"/>
    <w:rsid w:val="00140E61"/>
    <w:rsid w:val="00140E7F"/>
    <w:rsid w:val="00141050"/>
    <w:rsid w:val="001410D6"/>
    <w:rsid w:val="00141165"/>
    <w:rsid w:val="001413AC"/>
    <w:rsid w:val="001414DE"/>
    <w:rsid w:val="001416B8"/>
    <w:rsid w:val="00141B59"/>
    <w:rsid w:val="00141BD5"/>
    <w:rsid w:val="00141CFD"/>
    <w:rsid w:val="00141D1A"/>
    <w:rsid w:val="00141E40"/>
    <w:rsid w:val="00141E92"/>
    <w:rsid w:val="00141F08"/>
    <w:rsid w:val="00141FF2"/>
    <w:rsid w:val="00142092"/>
    <w:rsid w:val="00142501"/>
    <w:rsid w:val="0014267A"/>
    <w:rsid w:val="001427EA"/>
    <w:rsid w:val="00142858"/>
    <w:rsid w:val="0014287A"/>
    <w:rsid w:val="0014297F"/>
    <w:rsid w:val="00142DE2"/>
    <w:rsid w:val="00142E4B"/>
    <w:rsid w:val="00142FF6"/>
    <w:rsid w:val="0014303E"/>
    <w:rsid w:val="001430B6"/>
    <w:rsid w:val="00143141"/>
    <w:rsid w:val="001431AD"/>
    <w:rsid w:val="001432AF"/>
    <w:rsid w:val="001432B5"/>
    <w:rsid w:val="0014338A"/>
    <w:rsid w:val="001435E7"/>
    <w:rsid w:val="00143639"/>
    <w:rsid w:val="0014387A"/>
    <w:rsid w:val="0014388B"/>
    <w:rsid w:val="00143C06"/>
    <w:rsid w:val="00143CDE"/>
    <w:rsid w:val="00143F43"/>
    <w:rsid w:val="0014400F"/>
    <w:rsid w:val="00144211"/>
    <w:rsid w:val="001442E1"/>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6BE"/>
    <w:rsid w:val="00145A37"/>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A18"/>
    <w:rsid w:val="00147D30"/>
    <w:rsid w:val="00147ED4"/>
    <w:rsid w:val="00147EE8"/>
    <w:rsid w:val="001500AD"/>
    <w:rsid w:val="00150175"/>
    <w:rsid w:val="001502C8"/>
    <w:rsid w:val="0015062D"/>
    <w:rsid w:val="0015071E"/>
    <w:rsid w:val="00150970"/>
    <w:rsid w:val="00150994"/>
    <w:rsid w:val="00150A89"/>
    <w:rsid w:val="00150BE1"/>
    <w:rsid w:val="00150EA2"/>
    <w:rsid w:val="00151009"/>
    <w:rsid w:val="00151011"/>
    <w:rsid w:val="001510E4"/>
    <w:rsid w:val="001511D1"/>
    <w:rsid w:val="00151224"/>
    <w:rsid w:val="0015130F"/>
    <w:rsid w:val="0015165F"/>
    <w:rsid w:val="001516C4"/>
    <w:rsid w:val="00151A2E"/>
    <w:rsid w:val="00151AB9"/>
    <w:rsid w:val="00151D10"/>
    <w:rsid w:val="00151D16"/>
    <w:rsid w:val="00151D21"/>
    <w:rsid w:val="00151DD8"/>
    <w:rsid w:val="00151EA9"/>
    <w:rsid w:val="00152167"/>
    <w:rsid w:val="0015275A"/>
    <w:rsid w:val="00152880"/>
    <w:rsid w:val="00152A1C"/>
    <w:rsid w:val="00152A78"/>
    <w:rsid w:val="00152C44"/>
    <w:rsid w:val="00152E6B"/>
    <w:rsid w:val="00152F3F"/>
    <w:rsid w:val="001532BA"/>
    <w:rsid w:val="00153431"/>
    <w:rsid w:val="001535C6"/>
    <w:rsid w:val="0015368A"/>
    <w:rsid w:val="001538AE"/>
    <w:rsid w:val="00153ADF"/>
    <w:rsid w:val="00153FED"/>
    <w:rsid w:val="0015403D"/>
    <w:rsid w:val="00154256"/>
    <w:rsid w:val="00154304"/>
    <w:rsid w:val="0015430B"/>
    <w:rsid w:val="00154500"/>
    <w:rsid w:val="00154522"/>
    <w:rsid w:val="001546F6"/>
    <w:rsid w:val="00154908"/>
    <w:rsid w:val="0015497D"/>
    <w:rsid w:val="00154B6C"/>
    <w:rsid w:val="00154CF2"/>
    <w:rsid w:val="00154D6D"/>
    <w:rsid w:val="00154FED"/>
    <w:rsid w:val="001550FF"/>
    <w:rsid w:val="001551B2"/>
    <w:rsid w:val="00155403"/>
    <w:rsid w:val="0015550A"/>
    <w:rsid w:val="0015557E"/>
    <w:rsid w:val="0015572E"/>
    <w:rsid w:val="00155798"/>
    <w:rsid w:val="001557A0"/>
    <w:rsid w:val="0015588B"/>
    <w:rsid w:val="001558D1"/>
    <w:rsid w:val="001559EB"/>
    <w:rsid w:val="00155BFD"/>
    <w:rsid w:val="00155D2B"/>
    <w:rsid w:val="00155E24"/>
    <w:rsid w:val="001561F8"/>
    <w:rsid w:val="0015628E"/>
    <w:rsid w:val="00156423"/>
    <w:rsid w:val="001565C7"/>
    <w:rsid w:val="00156810"/>
    <w:rsid w:val="001568E1"/>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5A7"/>
    <w:rsid w:val="001618FD"/>
    <w:rsid w:val="00161956"/>
    <w:rsid w:val="00162308"/>
    <w:rsid w:val="00162360"/>
    <w:rsid w:val="0016283E"/>
    <w:rsid w:val="00162961"/>
    <w:rsid w:val="00162A44"/>
    <w:rsid w:val="00162A49"/>
    <w:rsid w:val="00162AC3"/>
    <w:rsid w:val="00162F5F"/>
    <w:rsid w:val="00162FDF"/>
    <w:rsid w:val="0016316A"/>
    <w:rsid w:val="00163350"/>
    <w:rsid w:val="00163399"/>
    <w:rsid w:val="00163539"/>
    <w:rsid w:val="001637B5"/>
    <w:rsid w:val="0016381F"/>
    <w:rsid w:val="00163B91"/>
    <w:rsid w:val="00163D1D"/>
    <w:rsid w:val="00163DC8"/>
    <w:rsid w:val="00163F51"/>
    <w:rsid w:val="00163F69"/>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81B"/>
    <w:rsid w:val="00165926"/>
    <w:rsid w:val="00166014"/>
    <w:rsid w:val="00166480"/>
    <w:rsid w:val="0016654E"/>
    <w:rsid w:val="001665B2"/>
    <w:rsid w:val="001665EB"/>
    <w:rsid w:val="00166652"/>
    <w:rsid w:val="001666C2"/>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70091"/>
    <w:rsid w:val="001700EF"/>
    <w:rsid w:val="001702E0"/>
    <w:rsid w:val="00170644"/>
    <w:rsid w:val="00170687"/>
    <w:rsid w:val="001706B6"/>
    <w:rsid w:val="00170828"/>
    <w:rsid w:val="001708A5"/>
    <w:rsid w:val="001709BA"/>
    <w:rsid w:val="00170A10"/>
    <w:rsid w:val="00170A50"/>
    <w:rsid w:val="00170AC3"/>
    <w:rsid w:val="00170B56"/>
    <w:rsid w:val="00170D0B"/>
    <w:rsid w:val="0017158B"/>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719"/>
    <w:rsid w:val="001737EF"/>
    <w:rsid w:val="00173805"/>
    <w:rsid w:val="0017388B"/>
    <w:rsid w:val="001738BC"/>
    <w:rsid w:val="0017391C"/>
    <w:rsid w:val="00173A22"/>
    <w:rsid w:val="00173ADF"/>
    <w:rsid w:val="00173BD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DD3"/>
    <w:rsid w:val="00177DF0"/>
    <w:rsid w:val="00177DF9"/>
    <w:rsid w:val="00180158"/>
    <w:rsid w:val="00180278"/>
    <w:rsid w:val="00180437"/>
    <w:rsid w:val="001805E6"/>
    <w:rsid w:val="001806B3"/>
    <w:rsid w:val="001807F2"/>
    <w:rsid w:val="001807FD"/>
    <w:rsid w:val="00180A0D"/>
    <w:rsid w:val="00180C2E"/>
    <w:rsid w:val="00181025"/>
    <w:rsid w:val="0018108E"/>
    <w:rsid w:val="001813EE"/>
    <w:rsid w:val="00181578"/>
    <w:rsid w:val="001815B5"/>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D6A"/>
    <w:rsid w:val="00183E17"/>
    <w:rsid w:val="00183E83"/>
    <w:rsid w:val="0018424D"/>
    <w:rsid w:val="00184403"/>
    <w:rsid w:val="00184618"/>
    <w:rsid w:val="00184776"/>
    <w:rsid w:val="001848F4"/>
    <w:rsid w:val="00184918"/>
    <w:rsid w:val="00185037"/>
    <w:rsid w:val="00185126"/>
    <w:rsid w:val="001852D5"/>
    <w:rsid w:val="00185409"/>
    <w:rsid w:val="0018551E"/>
    <w:rsid w:val="00185761"/>
    <w:rsid w:val="00185BAD"/>
    <w:rsid w:val="00185CE0"/>
    <w:rsid w:val="00186118"/>
    <w:rsid w:val="00186309"/>
    <w:rsid w:val="0018631A"/>
    <w:rsid w:val="00186467"/>
    <w:rsid w:val="0018647C"/>
    <w:rsid w:val="001864F6"/>
    <w:rsid w:val="00186546"/>
    <w:rsid w:val="0018659E"/>
    <w:rsid w:val="001866EC"/>
    <w:rsid w:val="00186904"/>
    <w:rsid w:val="00186A3C"/>
    <w:rsid w:val="00186A6F"/>
    <w:rsid w:val="00186B0A"/>
    <w:rsid w:val="00186EA1"/>
    <w:rsid w:val="00186EC4"/>
    <w:rsid w:val="00187067"/>
    <w:rsid w:val="00187359"/>
    <w:rsid w:val="00187389"/>
    <w:rsid w:val="001874A7"/>
    <w:rsid w:val="0018763F"/>
    <w:rsid w:val="00187995"/>
    <w:rsid w:val="00187BA5"/>
    <w:rsid w:val="00187BD8"/>
    <w:rsid w:val="00187C5E"/>
    <w:rsid w:val="00187DB3"/>
    <w:rsid w:val="00190006"/>
    <w:rsid w:val="00190081"/>
    <w:rsid w:val="0019012A"/>
    <w:rsid w:val="0019056B"/>
    <w:rsid w:val="001905BD"/>
    <w:rsid w:val="0019062E"/>
    <w:rsid w:val="00190692"/>
    <w:rsid w:val="001907A0"/>
    <w:rsid w:val="001908B0"/>
    <w:rsid w:val="00190AFF"/>
    <w:rsid w:val="00190F17"/>
    <w:rsid w:val="00190F8C"/>
    <w:rsid w:val="001910FD"/>
    <w:rsid w:val="0019116B"/>
    <w:rsid w:val="00191173"/>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60B"/>
    <w:rsid w:val="0019373A"/>
    <w:rsid w:val="0019377E"/>
    <w:rsid w:val="00193986"/>
    <w:rsid w:val="00193B08"/>
    <w:rsid w:val="00193BAD"/>
    <w:rsid w:val="00193C1F"/>
    <w:rsid w:val="00193CD2"/>
    <w:rsid w:val="0019429C"/>
    <w:rsid w:val="0019438B"/>
    <w:rsid w:val="0019455D"/>
    <w:rsid w:val="00194570"/>
    <w:rsid w:val="00194623"/>
    <w:rsid w:val="00194AB8"/>
    <w:rsid w:val="00194D60"/>
    <w:rsid w:val="00194EA2"/>
    <w:rsid w:val="00194F4D"/>
    <w:rsid w:val="0019503D"/>
    <w:rsid w:val="001950B9"/>
    <w:rsid w:val="001953DF"/>
    <w:rsid w:val="001953F1"/>
    <w:rsid w:val="00195581"/>
    <w:rsid w:val="00195730"/>
    <w:rsid w:val="00195AF8"/>
    <w:rsid w:val="00195BAD"/>
    <w:rsid w:val="00195C47"/>
    <w:rsid w:val="00195DC0"/>
    <w:rsid w:val="00195EAB"/>
    <w:rsid w:val="0019641B"/>
    <w:rsid w:val="001964CA"/>
    <w:rsid w:val="001964E1"/>
    <w:rsid w:val="001965CF"/>
    <w:rsid w:val="001966AE"/>
    <w:rsid w:val="0019674D"/>
    <w:rsid w:val="00196948"/>
    <w:rsid w:val="00196970"/>
    <w:rsid w:val="00196BF4"/>
    <w:rsid w:val="00196F26"/>
    <w:rsid w:val="00196F69"/>
    <w:rsid w:val="00197213"/>
    <w:rsid w:val="001972DA"/>
    <w:rsid w:val="00197430"/>
    <w:rsid w:val="00197470"/>
    <w:rsid w:val="00197519"/>
    <w:rsid w:val="00197682"/>
    <w:rsid w:val="001976AA"/>
    <w:rsid w:val="001977B4"/>
    <w:rsid w:val="00197820"/>
    <w:rsid w:val="00197A06"/>
    <w:rsid w:val="00197B67"/>
    <w:rsid w:val="00197C7A"/>
    <w:rsid w:val="001A009A"/>
    <w:rsid w:val="001A0275"/>
    <w:rsid w:val="001A02F6"/>
    <w:rsid w:val="001A04E1"/>
    <w:rsid w:val="001A0829"/>
    <w:rsid w:val="001A0C98"/>
    <w:rsid w:val="001A0D4D"/>
    <w:rsid w:val="001A0F31"/>
    <w:rsid w:val="001A112D"/>
    <w:rsid w:val="001A1294"/>
    <w:rsid w:val="001A12B8"/>
    <w:rsid w:val="001A15C6"/>
    <w:rsid w:val="001A18ED"/>
    <w:rsid w:val="001A1CB4"/>
    <w:rsid w:val="001A1D1F"/>
    <w:rsid w:val="001A1D34"/>
    <w:rsid w:val="001A1DA0"/>
    <w:rsid w:val="001A1DD0"/>
    <w:rsid w:val="001A1FFD"/>
    <w:rsid w:val="001A25B9"/>
    <w:rsid w:val="001A27D2"/>
    <w:rsid w:val="001A29D1"/>
    <w:rsid w:val="001A3121"/>
    <w:rsid w:val="001A34F3"/>
    <w:rsid w:val="001A35C6"/>
    <w:rsid w:val="001A3646"/>
    <w:rsid w:val="001A3735"/>
    <w:rsid w:val="001A3EF7"/>
    <w:rsid w:val="001A4156"/>
    <w:rsid w:val="001A41CD"/>
    <w:rsid w:val="001A422C"/>
    <w:rsid w:val="001A42C0"/>
    <w:rsid w:val="001A45DD"/>
    <w:rsid w:val="001A4B49"/>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6E"/>
    <w:rsid w:val="001A6991"/>
    <w:rsid w:val="001A6A1C"/>
    <w:rsid w:val="001A703C"/>
    <w:rsid w:val="001A7168"/>
    <w:rsid w:val="001A7323"/>
    <w:rsid w:val="001A7507"/>
    <w:rsid w:val="001A77A1"/>
    <w:rsid w:val="001A7ACB"/>
    <w:rsid w:val="001A7C79"/>
    <w:rsid w:val="001A7F5E"/>
    <w:rsid w:val="001B01FA"/>
    <w:rsid w:val="001B0447"/>
    <w:rsid w:val="001B04F9"/>
    <w:rsid w:val="001B05CE"/>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836"/>
    <w:rsid w:val="001B1892"/>
    <w:rsid w:val="001B18A7"/>
    <w:rsid w:val="001B18D8"/>
    <w:rsid w:val="001B18E2"/>
    <w:rsid w:val="001B1949"/>
    <w:rsid w:val="001B1D71"/>
    <w:rsid w:val="001B1E22"/>
    <w:rsid w:val="001B1EC0"/>
    <w:rsid w:val="001B1F4F"/>
    <w:rsid w:val="001B209A"/>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2"/>
    <w:rsid w:val="001B3E72"/>
    <w:rsid w:val="001B3E7F"/>
    <w:rsid w:val="001B3F03"/>
    <w:rsid w:val="001B400E"/>
    <w:rsid w:val="001B415A"/>
    <w:rsid w:val="001B41ED"/>
    <w:rsid w:val="001B4245"/>
    <w:rsid w:val="001B4607"/>
    <w:rsid w:val="001B46CC"/>
    <w:rsid w:val="001B4786"/>
    <w:rsid w:val="001B4787"/>
    <w:rsid w:val="001B47F5"/>
    <w:rsid w:val="001B4C5C"/>
    <w:rsid w:val="001B4CBA"/>
    <w:rsid w:val="001B4CC1"/>
    <w:rsid w:val="001B4CFA"/>
    <w:rsid w:val="001B4D5B"/>
    <w:rsid w:val="001B4DD5"/>
    <w:rsid w:val="001B5269"/>
    <w:rsid w:val="001B53C4"/>
    <w:rsid w:val="001B5749"/>
    <w:rsid w:val="001B5C48"/>
    <w:rsid w:val="001B5F59"/>
    <w:rsid w:val="001B6180"/>
    <w:rsid w:val="001B61AD"/>
    <w:rsid w:val="001B6274"/>
    <w:rsid w:val="001B63A4"/>
    <w:rsid w:val="001B648C"/>
    <w:rsid w:val="001B64F4"/>
    <w:rsid w:val="001B68A4"/>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5E"/>
    <w:rsid w:val="001C0FC3"/>
    <w:rsid w:val="001C11C7"/>
    <w:rsid w:val="001C1227"/>
    <w:rsid w:val="001C1324"/>
    <w:rsid w:val="001C1405"/>
    <w:rsid w:val="001C153A"/>
    <w:rsid w:val="001C189F"/>
    <w:rsid w:val="001C1B93"/>
    <w:rsid w:val="001C1BFB"/>
    <w:rsid w:val="001C1D18"/>
    <w:rsid w:val="001C1DAF"/>
    <w:rsid w:val="001C1DC1"/>
    <w:rsid w:val="001C21E1"/>
    <w:rsid w:val="001C226F"/>
    <w:rsid w:val="001C2347"/>
    <w:rsid w:val="001C2860"/>
    <w:rsid w:val="001C287C"/>
    <w:rsid w:val="001C2A02"/>
    <w:rsid w:val="001C2DE5"/>
    <w:rsid w:val="001C2EE9"/>
    <w:rsid w:val="001C31B6"/>
    <w:rsid w:val="001C33E8"/>
    <w:rsid w:val="001C369E"/>
    <w:rsid w:val="001C3940"/>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63"/>
    <w:rsid w:val="001C5813"/>
    <w:rsid w:val="001C5854"/>
    <w:rsid w:val="001C585F"/>
    <w:rsid w:val="001C5996"/>
    <w:rsid w:val="001C5AD6"/>
    <w:rsid w:val="001C5E2A"/>
    <w:rsid w:val="001C5E30"/>
    <w:rsid w:val="001C6109"/>
    <w:rsid w:val="001C63AD"/>
    <w:rsid w:val="001C640A"/>
    <w:rsid w:val="001C66A1"/>
    <w:rsid w:val="001C66AC"/>
    <w:rsid w:val="001C6754"/>
    <w:rsid w:val="001C68A8"/>
    <w:rsid w:val="001C68AE"/>
    <w:rsid w:val="001C695C"/>
    <w:rsid w:val="001C6A52"/>
    <w:rsid w:val="001C6A5B"/>
    <w:rsid w:val="001C6AF5"/>
    <w:rsid w:val="001C6DF8"/>
    <w:rsid w:val="001C6E42"/>
    <w:rsid w:val="001C6F7C"/>
    <w:rsid w:val="001C7185"/>
    <w:rsid w:val="001C726E"/>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F87"/>
    <w:rsid w:val="001D1089"/>
    <w:rsid w:val="001D1379"/>
    <w:rsid w:val="001D15AE"/>
    <w:rsid w:val="001D15D0"/>
    <w:rsid w:val="001D15D5"/>
    <w:rsid w:val="001D1899"/>
    <w:rsid w:val="001D192E"/>
    <w:rsid w:val="001D1DBA"/>
    <w:rsid w:val="001D1DDE"/>
    <w:rsid w:val="001D24D0"/>
    <w:rsid w:val="001D26B1"/>
    <w:rsid w:val="001D26BF"/>
    <w:rsid w:val="001D2739"/>
    <w:rsid w:val="001D2BB0"/>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45B"/>
    <w:rsid w:val="001D446F"/>
    <w:rsid w:val="001D4560"/>
    <w:rsid w:val="001D46A0"/>
    <w:rsid w:val="001D4791"/>
    <w:rsid w:val="001D4812"/>
    <w:rsid w:val="001D4854"/>
    <w:rsid w:val="001D48C8"/>
    <w:rsid w:val="001D4956"/>
    <w:rsid w:val="001D4C9A"/>
    <w:rsid w:val="001D4E2C"/>
    <w:rsid w:val="001D4EC9"/>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506"/>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3F"/>
    <w:rsid w:val="001D7B7F"/>
    <w:rsid w:val="001D7C8A"/>
    <w:rsid w:val="001D7CA4"/>
    <w:rsid w:val="001D7DC3"/>
    <w:rsid w:val="001D7E58"/>
    <w:rsid w:val="001D7EEB"/>
    <w:rsid w:val="001E021D"/>
    <w:rsid w:val="001E02DB"/>
    <w:rsid w:val="001E0425"/>
    <w:rsid w:val="001E0429"/>
    <w:rsid w:val="001E05B3"/>
    <w:rsid w:val="001E089A"/>
    <w:rsid w:val="001E0901"/>
    <w:rsid w:val="001E0BC8"/>
    <w:rsid w:val="001E0D3C"/>
    <w:rsid w:val="001E0E2B"/>
    <w:rsid w:val="001E1132"/>
    <w:rsid w:val="001E13B3"/>
    <w:rsid w:val="001E1991"/>
    <w:rsid w:val="001E1AAB"/>
    <w:rsid w:val="001E1C63"/>
    <w:rsid w:val="001E1D68"/>
    <w:rsid w:val="001E23B9"/>
    <w:rsid w:val="001E2412"/>
    <w:rsid w:val="001E252A"/>
    <w:rsid w:val="001E2766"/>
    <w:rsid w:val="001E288B"/>
    <w:rsid w:val="001E288C"/>
    <w:rsid w:val="001E2B8A"/>
    <w:rsid w:val="001E30A0"/>
    <w:rsid w:val="001E3190"/>
    <w:rsid w:val="001E33F3"/>
    <w:rsid w:val="001E34D5"/>
    <w:rsid w:val="001E35DC"/>
    <w:rsid w:val="001E37AA"/>
    <w:rsid w:val="001E380F"/>
    <w:rsid w:val="001E392A"/>
    <w:rsid w:val="001E3DE1"/>
    <w:rsid w:val="001E414F"/>
    <w:rsid w:val="001E4433"/>
    <w:rsid w:val="001E451C"/>
    <w:rsid w:val="001E45A5"/>
    <w:rsid w:val="001E4674"/>
    <w:rsid w:val="001E4A76"/>
    <w:rsid w:val="001E4C70"/>
    <w:rsid w:val="001E4D4F"/>
    <w:rsid w:val="001E4ED8"/>
    <w:rsid w:val="001E4F35"/>
    <w:rsid w:val="001E4FBF"/>
    <w:rsid w:val="001E52B3"/>
    <w:rsid w:val="001E54F9"/>
    <w:rsid w:val="001E555D"/>
    <w:rsid w:val="001E5696"/>
    <w:rsid w:val="001E579D"/>
    <w:rsid w:val="001E57CF"/>
    <w:rsid w:val="001E5952"/>
    <w:rsid w:val="001E5981"/>
    <w:rsid w:val="001E5DA3"/>
    <w:rsid w:val="001E5EF8"/>
    <w:rsid w:val="001E605A"/>
    <w:rsid w:val="001E60C0"/>
    <w:rsid w:val="001E6171"/>
    <w:rsid w:val="001E65FE"/>
    <w:rsid w:val="001E6826"/>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9D5"/>
    <w:rsid w:val="001E7AAE"/>
    <w:rsid w:val="001E7B83"/>
    <w:rsid w:val="001E7B89"/>
    <w:rsid w:val="001E7B9F"/>
    <w:rsid w:val="001E7CEF"/>
    <w:rsid w:val="001E7D20"/>
    <w:rsid w:val="001E7E1B"/>
    <w:rsid w:val="001F01FB"/>
    <w:rsid w:val="001F02A6"/>
    <w:rsid w:val="001F0475"/>
    <w:rsid w:val="001F0658"/>
    <w:rsid w:val="001F0668"/>
    <w:rsid w:val="001F0852"/>
    <w:rsid w:val="001F0932"/>
    <w:rsid w:val="001F0A90"/>
    <w:rsid w:val="001F0C29"/>
    <w:rsid w:val="001F0CAF"/>
    <w:rsid w:val="001F0CCD"/>
    <w:rsid w:val="001F0E92"/>
    <w:rsid w:val="001F0F07"/>
    <w:rsid w:val="001F102A"/>
    <w:rsid w:val="001F1142"/>
    <w:rsid w:val="001F1201"/>
    <w:rsid w:val="001F12CF"/>
    <w:rsid w:val="001F130E"/>
    <w:rsid w:val="001F148D"/>
    <w:rsid w:val="001F1987"/>
    <w:rsid w:val="001F1ED4"/>
    <w:rsid w:val="001F201D"/>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C8"/>
    <w:rsid w:val="001F787E"/>
    <w:rsid w:val="001F7AA9"/>
    <w:rsid w:val="001F7E16"/>
    <w:rsid w:val="001F7EFC"/>
    <w:rsid w:val="001F7FE0"/>
    <w:rsid w:val="002003FD"/>
    <w:rsid w:val="00200684"/>
    <w:rsid w:val="00200699"/>
    <w:rsid w:val="00200B8D"/>
    <w:rsid w:val="00200E70"/>
    <w:rsid w:val="00200EF8"/>
    <w:rsid w:val="00200F59"/>
    <w:rsid w:val="002014B3"/>
    <w:rsid w:val="00201882"/>
    <w:rsid w:val="002018D4"/>
    <w:rsid w:val="00201CB1"/>
    <w:rsid w:val="00201F31"/>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E4"/>
    <w:rsid w:val="00203894"/>
    <w:rsid w:val="00203DED"/>
    <w:rsid w:val="00203EB0"/>
    <w:rsid w:val="00203F55"/>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6031"/>
    <w:rsid w:val="00206123"/>
    <w:rsid w:val="0020623C"/>
    <w:rsid w:val="00206358"/>
    <w:rsid w:val="0020640E"/>
    <w:rsid w:val="0020646A"/>
    <w:rsid w:val="00206621"/>
    <w:rsid w:val="00206786"/>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63D"/>
    <w:rsid w:val="00210650"/>
    <w:rsid w:val="0021079A"/>
    <w:rsid w:val="002107CF"/>
    <w:rsid w:val="00210BEB"/>
    <w:rsid w:val="00210D86"/>
    <w:rsid w:val="00210EB1"/>
    <w:rsid w:val="002110E7"/>
    <w:rsid w:val="002113D2"/>
    <w:rsid w:val="00211519"/>
    <w:rsid w:val="00211981"/>
    <w:rsid w:val="00211C36"/>
    <w:rsid w:val="00211E87"/>
    <w:rsid w:val="00211EC0"/>
    <w:rsid w:val="00211F78"/>
    <w:rsid w:val="00212049"/>
    <w:rsid w:val="0021224B"/>
    <w:rsid w:val="00212316"/>
    <w:rsid w:val="00212548"/>
    <w:rsid w:val="002126E1"/>
    <w:rsid w:val="002128A2"/>
    <w:rsid w:val="002128FF"/>
    <w:rsid w:val="00212950"/>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DF"/>
    <w:rsid w:val="00213B0F"/>
    <w:rsid w:val="00213C5B"/>
    <w:rsid w:val="00213C5F"/>
    <w:rsid w:val="00213FA0"/>
    <w:rsid w:val="00213FFA"/>
    <w:rsid w:val="002141CE"/>
    <w:rsid w:val="002141E3"/>
    <w:rsid w:val="0021430C"/>
    <w:rsid w:val="002144FC"/>
    <w:rsid w:val="002147CE"/>
    <w:rsid w:val="002147D0"/>
    <w:rsid w:val="0021480E"/>
    <w:rsid w:val="0021497C"/>
    <w:rsid w:val="002149AF"/>
    <w:rsid w:val="00214A7E"/>
    <w:rsid w:val="00214A86"/>
    <w:rsid w:val="00214D4F"/>
    <w:rsid w:val="002150D2"/>
    <w:rsid w:val="00215294"/>
    <w:rsid w:val="00215353"/>
    <w:rsid w:val="002153EB"/>
    <w:rsid w:val="002153F1"/>
    <w:rsid w:val="002156FA"/>
    <w:rsid w:val="00215AAA"/>
    <w:rsid w:val="00215BB6"/>
    <w:rsid w:val="00215C25"/>
    <w:rsid w:val="002160FA"/>
    <w:rsid w:val="002163BA"/>
    <w:rsid w:val="00216795"/>
    <w:rsid w:val="0021683C"/>
    <w:rsid w:val="002168E5"/>
    <w:rsid w:val="002169A2"/>
    <w:rsid w:val="00216F5F"/>
    <w:rsid w:val="00217027"/>
    <w:rsid w:val="00217311"/>
    <w:rsid w:val="0021731D"/>
    <w:rsid w:val="002174A3"/>
    <w:rsid w:val="002176EE"/>
    <w:rsid w:val="00217703"/>
    <w:rsid w:val="0021779C"/>
    <w:rsid w:val="0021789A"/>
    <w:rsid w:val="00217D0A"/>
    <w:rsid w:val="00217E32"/>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48E"/>
    <w:rsid w:val="002226A0"/>
    <w:rsid w:val="00222707"/>
    <w:rsid w:val="00222976"/>
    <w:rsid w:val="00222A7A"/>
    <w:rsid w:val="00222ACC"/>
    <w:rsid w:val="00222F47"/>
    <w:rsid w:val="002230F3"/>
    <w:rsid w:val="002231C7"/>
    <w:rsid w:val="00223274"/>
    <w:rsid w:val="00223624"/>
    <w:rsid w:val="00223811"/>
    <w:rsid w:val="002238AF"/>
    <w:rsid w:val="00223982"/>
    <w:rsid w:val="00223C75"/>
    <w:rsid w:val="00223DDF"/>
    <w:rsid w:val="002240F0"/>
    <w:rsid w:val="0022431A"/>
    <w:rsid w:val="0022451A"/>
    <w:rsid w:val="0022456E"/>
    <w:rsid w:val="00224A2C"/>
    <w:rsid w:val="00224AA7"/>
    <w:rsid w:val="00224CDD"/>
    <w:rsid w:val="00224D56"/>
    <w:rsid w:val="00224E1A"/>
    <w:rsid w:val="0022502C"/>
    <w:rsid w:val="002250B0"/>
    <w:rsid w:val="00225217"/>
    <w:rsid w:val="0022536F"/>
    <w:rsid w:val="002256AC"/>
    <w:rsid w:val="002256D9"/>
    <w:rsid w:val="00225793"/>
    <w:rsid w:val="00225896"/>
    <w:rsid w:val="00225B1E"/>
    <w:rsid w:val="00225D28"/>
    <w:rsid w:val="00225D61"/>
    <w:rsid w:val="0022615B"/>
    <w:rsid w:val="0022624A"/>
    <w:rsid w:val="0022629D"/>
    <w:rsid w:val="00226577"/>
    <w:rsid w:val="0022668B"/>
    <w:rsid w:val="00226752"/>
    <w:rsid w:val="00226784"/>
    <w:rsid w:val="0022687C"/>
    <w:rsid w:val="0022693A"/>
    <w:rsid w:val="00226A48"/>
    <w:rsid w:val="00226B16"/>
    <w:rsid w:val="00226B36"/>
    <w:rsid w:val="00226BD2"/>
    <w:rsid w:val="00226FE0"/>
    <w:rsid w:val="0022700C"/>
    <w:rsid w:val="00227207"/>
    <w:rsid w:val="0022725F"/>
    <w:rsid w:val="0022759D"/>
    <w:rsid w:val="00227781"/>
    <w:rsid w:val="0022790F"/>
    <w:rsid w:val="00227977"/>
    <w:rsid w:val="0022799E"/>
    <w:rsid w:val="002279C7"/>
    <w:rsid w:val="00227B4A"/>
    <w:rsid w:val="00227BC7"/>
    <w:rsid w:val="00227D54"/>
    <w:rsid w:val="0023008D"/>
    <w:rsid w:val="00230131"/>
    <w:rsid w:val="0023049B"/>
    <w:rsid w:val="0023062F"/>
    <w:rsid w:val="002306F8"/>
    <w:rsid w:val="0023077C"/>
    <w:rsid w:val="002307A3"/>
    <w:rsid w:val="00230A29"/>
    <w:rsid w:val="00230AA4"/>
    <w:rsid w:val="00230AB5"/>
    <w:rsid w:val="0023106E"/>
    <w:rsid w:val="00231108"/>
    <w:rsid w:val="002312F4"/>
    <w:rsid w:val="002313A2"/>
    <w:rsid w:val="002314A0"/>
    <w:rsid w:val="00231506"/>
    <w:rsid w:val="00231580"/>
    <w:rsid w:val="00231735"/>
    <w:rsid w:val="00231A69"/>
    <w:rsid w:val="00231FC7"/>
    <w:rsid w:val="00232033"/>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133"/>
    <w:rsid w:val="00234290"/>
    <w:rsid w:val="002344B0"/>
    <w:rsid w:val="002345D1"/>
    <w:rsid w:val="00234653"/>
    <w:rsid w:val="0023465B"/>
    <w:rsid w:val="002347A8"/>
    <w:rsid w:val="00234971"/>
    <w:rsid w:val="00234C18"/>
    <w:rsid w:val="00234E13"/>
    <w:rsid w:val="00234E7B"/>
    <w:rsid w:val="00234ED2"/>
    <w:rsid w:val="00234F7B"/>
    <w:rsid w:val="00235053"/>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71D2"/>
    <w:rsid w:val="00237285"/>
    <w:rsid w:val="00237374"/>
    <w:rsid w:val="00237653"/>
    <w:rsid w:val="0023765A"/>
    <w:rsid w:val="0023772D"/>
    <w:rsid w:val="0023776A"/>
    <w:rsid w:val="002378E1"/>
    <w:rsid w:val="00237921"/>
    <w:rsid w:val="002379A3"/>
    <w:rsid w:val="00237CBF"/>
    <w:rsid w:val="00237EC4"/>
    <w:rsid w:val="00237F56"/>
    <w:rsid w:val="00237FA0"/>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710"/>
    <w:rsid w:val="002418E8"/>
    <w:rsid w:val="00241A03"/>
    <w:rsid w:val="00241AD6"/>
    <w:rsid w:val="00241B5C"/>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4194"/>
    <w:rsid w:val="0024424F"/>
    <w:rsid w:val="002443D7"/>
    <w:rsid w:val="0024447D"/>
    <w:rsid w:val="00244602"/>
    <w:rsid w:val="002449E9"/>
    <w:rsid w:val="00244A3B"/>
    <w:rsid w:val="00244B2E"/>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B2"/>
    <w:rsid w:val="00245E5A"/>
    <w:rsid w:val="00245E6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AB"/>
    <w:rsid w:val="00247362"/>
    <w:rsid w:val="00247439"/>
    <w:rsid w:val="0024744E"/>
    <w:rsid w:val="002477DF"/>
    <w:rsid w:val="002478BA"/>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82"/>
    <w:rsid w:val="0025162F"/>
    <w:rsid w:val="002519F8"/>
    <w:rsid w:val="00251AD6"/>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D6"/>
    <w:rsid w:val="0025307F"/>
    <w:rsid w:val="0025309B"/>
    <w:rsid w:val="00253118"/>
    <w:rsid w:val="002537CE"/>
    <w:rsid w:val="00253974"/>
    <w:rsid w:val="00253999"/>
    <w:rsid w:val="00253B06"/>
    <w:rsid w:val="00253BB0"/>
    <w:rsid w:val="00253CB9"/>
    <w:rsid w:val="00253DEA"/>
    <w:rsid w:val="00254195"/>
    <w:rsid w:val="0025427B"/>
    <w:rsid w:val="002543A9"/>
    <w:rsid w:val="0025442B"/>
    <w:rsid w:val="00254535"/>
    <w:rsid w:val="002545F7"/>
    <w:rsid w:val="00254704"/>
    <w:rsid w:val="00254A12"/>
    <w:rsid w:val="00254B8E"/>
    <w:rsid w:val="00254DA6"/>
    <w:rsid w:val="00254FE9"/>
    <w:rsid w:val="002551BD"/>
    <w:rsid w:val="002557D9"/>
    <w:rsid w:val="002557E7"/>
    <w:rsid w:val="00255AA8"/>
    <w:rsid w:val="00256025"/>
    <w:rsid w:val="00256028"/>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606FD"/>
    <w:rsid w:val="002608C9"/>
    <w:rsid w:val="00260AEE"/>
    <w:rsid w:val="00260D2A"/>
    <w:rsid w:val="00260F39"/>
    <w:rsid w:val="00261240"/>
    <w:rsid w:val="00261559"/>
    <w:rsid w:val="0026156C"/>
    <w:rsid w:val="00261573"/>
    <w:rsid w:val="0026186A"/>
    <w:rsid w:val="0026188C"/>
    <w:rsid w:val="002619CE"/>
    <w:rsid w:val="002619DA"/>
    <w:rsid w:val="00261A6C"/>
    <w:rsid w:val="00261A84"/>
    <w:rsid w:val="00261AAF"/>
    <w:rsid w:val="00261E88"/>
    <w:rsid w:val="00261FEF"/>
    <w:rsid w:val="002621A6"/>
    <w:rsid w:val="00262222"/>
    <w:rsid w:val="00262235"/>
    <w:rsid w:val="00262319"/>
    <w:rsid w:val="0026243A"/>
    <w:rsid w:val="00262661"/>
    <w:rsid w:val="0026272E"/>
    <w:rsid w:val="0026288E"/>
    <w:rsid w:val="00262BC6"/>
    <w:rsid w:val="00262D9D"/>
    <w:rsid w:val="00262F29"/>
    <w:rsid w:val="002630CB"/>
    <w:rsid w:val="0026315F"/>
    <w:rsid w:val="002632DF"/>
    <w:rsid w:val="002632FA"/>
    <w:rsid w:val="0026339F"/>
    <w:rsid w:val="002634CD"/>
    <w:rsid w:val="0026357F"/>
    <w:rsid w:val="0026361B"/>
    <w:rsid w:val="002636CC"/>
    <w:rsid w:val="00263858"/>
    <w:rsid w:val="00263946"/>
    <w:rsid w:val="00263A71"/>
    <w:rsid w:val="00263E51"/>
    <w:rsid w:val="00263E58"/>
    <w:rsid w:val="00263F4F"/>
    <w:rsid w:val="00263F6F"/>
    <w:rsid w:val="002640BA"/>
    <w:rsid w:val="00264163"/>
    <w:rsid w:val="00264292"/>
    <w:rsid w:val="002643FD"/>
    <w:rsid w:val="002647CE"/>
    <w:rsid w:val="00264918"/>
    <w:rsid w:val="0026499F"/>
    <w:rsid w:val="00264AA8"/>
    <w:rsid w:val="00264CF2"/>
    <w:rsid w:val="00264DB4"/>
    <w:rsid w:val="00264ED3"/>
    <w:rsid w:val="00264F27"/>
    <w:rsid w:val="00264FB5"/>
    <w:rsid w:val="002650F0"/>
    <w:rsid w:val="00265168"/>
    <w:rsid w:val="002655F0"/>
    <w:rsid w:val="002658AB"/>
    <w:rsid w:val="00265B74"/>
    <w:rsid w:val="00265D61"/>
    <w:rsid w:val="00266091"/>
    <w:rsid w:val="002660EB"/>
    <w:rsid w:val="002667A8"/>
    <w:rsid w:val="0026682B"/>
    <w:rsid w:val="002668C9"/>
    <w:rsid w:val="00266B2B"/>
    <w:rsid w:val="00266B79"/>
    <w:rsid w:val="00266D70"/>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843"/>
    <w:rsid w:val="00270892"/>
    <w:rsid w:val="00270C8C"/>
    <w:rsid w:val="00270DC8"/>
    <w:rsid w:val="00270E7F"/>
    <w:rsid w:val="00270EF3"/>
    <w:rsid w:val="00271003"/>
    <w:rsid w:val="002710A9"/>
    <w:rsid w:val="00271381"/>
    <w:rsid w:val="002713B3"/>
    <w:rsid w:val="00271589"/>
    <w:rsid w:val="0027167E"/>
    <w:rsid w:val="00271712"/>
    <w:rsid w:val="002717A0"/>
    <w:rsid w:val="00271DA0"/>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C4"/>
    <w:rsid w:val="0027393A"/>
    <w:rsid w:val="00273A8D"/>
    <w:rsid w:val="00273BB6"/>
    <w:rsid w:val="00273BCE"/>
    <w:rsid w:val="00273C7A"/>
    <w:rsid w:val="00273E34"/>
    <w:rsid w:val="00273FB2"/>
    <w:rsid w:val="00273FB8"/>
    <w:rsid w:val="00274336"/>
    <w:rsid w:val="0027448A"/>
    <w:rsid w:val="0027455B"/>
    <w:rsid w:val="00274727"/>
    <w:rsid w:val="002747B6"/>
    <w:rsid w:val="00274A6A"/>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3E9"/>
    <w:rsid w:val="002764C7"/>
    <w:rsid w:val="00276736"/>
    <w:rsid w:val="002769A4"/>
    <w:rsid w:val="002769E0"/>
    <w:rsid w:val="00276A18"/>
    <w:rsid w:val="00276AAC"/>
    <w:rsid w:val="00276ACE"/>
    <w:rsid w:val="00276D48"/>
    <w:rsid w:val="00276D86"/>
    <w:rsid w:val="00276DB2"/>
    <w:rsid w:val="00276E10"/>
    <w:rsid w:val="00276EF6"/>
    <w:rsid w:val="00276F4E"/>
    <w:rsid w:val="00276FB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D4A"/>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FE4"/>
    <w:rsid w:val="00284303"/>
    <w:rsid w:val="0028443A"/>
    <w:rsid w:val="00284938"/>
    <w:rsid w:val="00284A06"/>
    <w:rsid w:val="00284A9C"/>
    <w:rsid w:val="00284E32"/>
    <w:rsid w:val="00284E44"/>
    <w:rsid w:val="00284E95"/>
    <w:rsid w:val="00284F28"/>
    <w:rsid w:val="00284F4E"/>
    <w:rsid w:val="00285007"/>
    <w:rsid w:val="002851EB"/>
    <w:rsid w:val="00285327"/>
    <w:rsid w:val="00285460"/>
    <w:rsid w:val="00285510"/>
    <w:rsid w:val="0028555D"/>
    <w:rsid w:val="00285623"/>
    <w:rsid w:val="002857CD"/>
    <w:rsid w:val="00285BD1"/>
    <w:rsid w:val="00285BD2"/>
    <w:rsid w:val="00285DE2"/>
    <w:rsid w:val="00285E36"/>
    <w:rsid w:val="00286083"/>
    <w:rsid w:val="0028616D"/>
    <w:rsid w:val="00286413"/>
    <w:rsid w:val="00286442"/>
    <w:rsid w:val="0028664E"/>
    <w:rsid w:val="00286684"/>
    <w:rsid w:val="002866E3"/>
    <w:rsid w:val="002867D8"/>
    <w:rsid w:val="00286897"/>
    <w:rsid w:val="00286965"/>
    <w:rsid w:val="00286AEF"/>
    <w:rsid w:val="00286C74"/>
    <w:rsid w:val="00286D69"/>
    <w:rsid w:val="00286DC9"/>
    <w:rsid w:val="00286E77"/>
    <w:rsid w:val="00286EED"/>
    <w:rsid w:val="00287049"/>
    <w:rsid w:val="0028709C"/>
    <w:rsid w:val="0028713A"/>
    <w:rsid w:val="002874B6"/>
    <w:rsid w:val="0028766B"/>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CC"/>
    <w:rsid w:val="00292013"/>
    <w:rsid w:val="00292120"/>
    <w:rsid w:val="00292399"/>
    <w:rsid w:val="002925A3"/>
    <w:rsid w:val="002928D5"/>
    <w:rsid w:val="002928E6"/>
    <w:rsid w:val="00292C64"/>
    <w:rsid w:val="00292C75"/>
    <w:rsid w:val="00292D09"/>
    <w:rsid w:val="00293049"/>
    <w:rsid w:val="002934DA"/>
    <w:rsid w:val="0029382F"/>
    <w:rsid w:val="002938AD"/>
    <w:rsid w:val="00293A1E"/>
    <w:rsid w:val="00293ACA"/>
    <w:rsid w:val="00293CF7"/>
    <w:rsid w:val="00293DB9"/>
    <w:rsid w:val="002941CF"/>
    <w:rsid w:val="00294445"/>
    <w:rsid w:val="00294503"/>
    <w:rsid w:val="00294888"/>
    <w:rsid w:val="00294B4D"/>
    <w:rsid w:val="00294CD0"/>
    <w:rsid w:val="00294D39"/>
    <w:rsid w:val="00294DA8"/>
    <w:rsid w:val="00294DBA"/>
    <w:rsid w:val="00295016"/>
    <w:rsid w:val="00295078"/>
    <w:rsid w:val="0029537E"/>
    <w:rsid w:val="00295413"/>
    <w:rsid w:val="002954C9"/>
    <w:rsid w:val="0029573A"/>
    <w:rsid w:val="00295A20"/>
    <w:rsid w:val="00295B29"/>
    <w:rsid w:val="00295B4B"/>
    <w:rsid w:val="00295DA1"/>
    <w:rsid w:val="00295DC4"/>
    <w:rsid w:val="00295EA2"/>
    <w:rsid w:val="00296027"/>
    <w:rsid w:val="002960C2"/>
    <w:rsid w:val="002960D5"/>
    <w:rsid w:val="002960E0"/>
    <w:rsid w:val="00296121"/>
    <w:rsid w:val="00296174"/>
    <w:rsid w:val="00296324"/>
    <w:rsid w:val="00296835"/>
    <w:rsid w:val="0029696A"/>
    <w:rsid w:val="00297070"/>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FC2"/>
    <w:rsid w:val="002A0FF7"/>
    <w:rsid w:val="002A1062"/>
    <w:rsid w:val="002A127F"/>
    <w:rsid w:val="002A15FC"/>
    <w:rsid w:val="002A1673"/>
    <w:rsid w:val="002A18D2"/>
    <w:rsid w:val="002A1911"/>
    <w:rsid w:val="002A1A0D"/>
    <w:rsid w:val="002A1E67"/>
    <w:rsid w:val="002A1E88"/>
    <w:rsid w:val="002A2012"/>
    <w:rsid w:val="002A2413"/>
    <w:rsid w:val="002A24CF"/>
    <w:rsid w:val="002A2963"/>
    <w:rsid w:val="002A29CA"/>
    <w:rsid w:val="002A2DFB"/>
    <w:rsid w:val="002A2F01"/>
    <w:rsid w:val="002A2F5E"/>
    <w:rsid w:val="002A2F99"/>
    <w:rsid w:val="002A319B"/>
    <w:rsid w:val="002A348E"/>
    <w:rsid w:val="002A352A"/>
    <w:rsid w:val="002A3800"/>
    <w:rsid w:val="002A3AF5"/>
    <w:rsid w:val="002A3DA0"/>
    <w:rsid w:val="002A4144"/>
    <w:rsid w:val="002A42CA"/>
    <w:rsid w:val="002A443F"/>
    <w:rsid w:val="002A4444"/>
    <w:rsid w:val="002A45A0"/>
    <w:rsid w:val="002A4A8F"/>
    <w:rsid w:val="002A534E"/>
    <w:rsid w:val="002A551D"/>
    <w:rsid w:val="002A554A"/>
    <w:rsid w:val="002A55E5"/>
    <w:rsid w:val="002A56DE"/>
    <w:rsid w:val="002A5A28"/>
    <w:rsid w:val="002A607D"/>
    <w:rsid w:val="002A6311"/>
    <w:rsid w:val="002A6316"/>
    <w:rsid w:val="002A656E"/>
    <w:rsid w:val="002A6674"/>
    <w:rsid w:val="002A669E"/>
    <w:rsid w:val="002A68AE"/>
    <w:rsid w:val="002A6CBD"/>
    <w:rsid w:val="002A6CD9"/>
    <w:rsid w:val="002A6FCC"/>
    <w:rsid w:val="002A7234"/>
    <w:rsid w:val="002A731C"/>
    <w:rsid w:val="002A759F"/>
    <w:rsid w:val="002B01F5"/>
    <w:rsid w:val="002B0288"/>
    <w:rsid w:val="002B0690"/>
    <w:rsid w:val="002B0DE3"/>
    <w:rsid w:val="002B132E"/>
    <w:rsid w:val="002B142E"/>
    <w:rsid w:val="002B1499"/>
    <w:rsid w:val="002B14E7"/>
    <w:rsid w:val="002B1511"/>
    <w:rsid w:val="002B1538"/>
    <w:rsid w:val="002B1636"/>
    <w:rsid w:val="002B1731"/>
    <w:rsid w:val="002B18C9"/>
    <w:rsid w:val="002B1B07"/>
    <w:rsid w:val="002B1EAF"/>
    <w:rsid w:val="002B2333"/>
    <w:rsid w:val="002B240C"/>
    <w:rsid w:val="002B2766"/>
    <w:rsid w:val="002B2813"/>
    <w:rsid w:val="002B2D29"/>
    <w:rsid w:val="002B2EA2"/>
    <w:rsid w:val="002B2EF0"/>
    <w:rsid w:val="002B35D7"/>
    <w:rsid w:val="002B37FF"/>
    <w:rsid w:val="002B3AE2"/>
    <w:rsid w:val="002B3B31"/>
    <w:rsid w:val="002B3BBD"/>
    <w:rsid w:val="002B3BD0"/>
    <w:rsid w:val="002B3BE3"/>
    <w:rsid w:val="002B3F47"/>
    <w:rsid w:val="002B3FB2"/>
    <w:rsid w:val="002B44FA"/>
    <w:rsid w:val="002B45B3"/>
    <w:rsid w:val="002B49FC"/>
    <w:rsid w:val="002B4C48"/>
    <w:rsid w:val="002B4E59"/>
    <w:rsid w:val="002B51BA"/>
    <w:rsid w:val="002B52F3"/>
    <w:rsid w:val="002B53C5"/>
    <w:rsid w:val="002B54A8"/>
    <w:rsid w:val="002B555D"/>
    <w:rsid w:val="002B55BD"/>
    <w:rsid w:val="002B561B"/>
    <w:rsid w:val="002B5A01"/>
    <w:rsid w:val="002B5AA1"/>
    <w:rsid w:val="002B615B"/>
    <w:rsid w:val="002B6179"/>
    <w:rsid w:val="002B628F"/>
    <w:rsid w:val="002B637C"/>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1B7"/>
    <w:rsid w:val="002C359A"/>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7AD"/>
    <w:rsid w:val="002C49F2"/>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6CA"/>
    <w:rsid w:val="002C770F"/>
    <w:rsid w:val="002C79BF"/>
    <w:rsid w:val="002C7CDD"/>
    <w:rsid w:val="002C7CFF"/>
    <w:rsid w:val="002C7D49"/>
    <w:rsid w:val="002C7E07"/>
    <w:rsid w:val="002C7EC0"/>
    <w:rsid w:val="002D0344"/>
    <w:rsid w:val="002D04AA"/>
    <w:rsid w:val="002D0535"/>
    <w:rsid w:val="002D05B7"/>
    <w:rsid w:val="002D06B5"/>
    <w:rsid w:val="002D06CB"/>
    <w:rsid w:val="002D071D"/>
    <w:rsid w:val="002D0A19"/>
    <w:rsid w:val="002D0ADB"/>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91E"/>
    <w:rsid w:val="002D2983"/>
    <w:rsid w:val="002D2E48"/>
    <w:rsid w:val="002D2F4F"/>
    <w:rsid w:val="002D3001"/>
    <w:rsid w:val="002D3207"/>
    <w:rsid w:val="002D3298"/>
    <w:rsid w:val="002D365F"/>
    <w:rsid w:val="002D38E4"/>
    <w:rsid w:val="002D3A0C"/>
    <w:rsid w:val="002D3A34"/>
    <w:rsid w:val="002D3A79"/>
    <w:rsid w:val="002D3B5E"/>
    <w:rsid w:val="002D42E4"/>
    <w:rsid w:val="002D442F"/>
    <w:rsid w:val="002D4649"/>
    <w:rsid w:val="002D46C7"/>
    <w:rsid w:val="002D47AD"/>
    <w:rsid w:val="002D4CC1"/>
    <w:rsid w:val="002D502D"/>
    <w:rsid w:val="002D51DF"/>
    <w:rsid w:val="002D5631"/>
    <w:rsid w:val="002D5863"/>
    <w:rsid w:val="002D58B4"/>
    <w:rsid w:val="002D59C2"/>
    <w:rsid w:val="002D5D19"/>
    <w:rsid w:val="002D5DB9"/>
    <w:rsid w:val="002D5E1A"/>
    <w:rsid w:val="002D5E6C"/>
    <w:rsid w:val="002D6003"/>
    <w:rsid w:val="002D6296"/>
    <w:rsid w:val="002D639B"/>
    <w:rsid w:val="002D6677"/>
    <w:rsid w:val="002D6892"/>
    <w:rsid w:val="002D68C2"/>
    <w:rsid w:val="002D69DC"/>
    <w:rsid w:val="002D6BE7"/>
    <w:rsid w:val="002D7143"/>
    <w:rsid w:val="002D71EF"/>
    <w:rsid w:val="002D7235"/>
    <w:rsid w:val="002D7443"/>
    <w:rsid w:val="002D75C6"/>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CF"/>
    <w:rsid w:val="002E3BF2"/>
    <w:rsid w:val="002E3D28"/>
    <w:rsid w:val="002E3DE6"/>
    <w:rsid w:val="002E3E63"/>
    <w:rsid w:val="002E3E86"/>
    <w:rsid w:val="002E3EAE"/>
    <w:rsid w:val="002E4047"/>
    <w:rsid w:val="002E41BB"/>
    <w:rsid w:val="002E4312"/>
    <w:rsid w:val="002E438E"/>
    <w:rsid w:val="002E454B"/>
    <w:rsid w:val="002E4621"/>
    <w:rsid w:val="002E47A5"/>
    <w:rsid w:val="002E4860"/>
    <w:rsid w:val="002E4894"/>
    <w:rsid w:val="002E496B"/>
    <w:rsid w:val="002E4A57"/>
    <w:rsid w:val="002E4AAC"/>
    <w:rsid w:val="002E4AB7"/>
    <w:rsid w:val="002E4BEF"/>
    <w:rsid w:val="002E4EEF"/>
    <w:rsid w:val="002E4F2D"/>
    <w:rsid w:val="002E4F80"/>
    <w:rsid w:val="002E53DE"/>
    <w:rsid w:val="002E563B"/>
    <w:rsid w:val="002E5B49"/>
    <w:rsid w:val="002E5C19"/>
    <w:rsid w:val="002E5C76"/>
    <w:rsid w:val="002E5CB4"/>
    <w:rsid w:val="002E5DAE"/>
    <w:rsid w:val="002E5EBD"/>
    <w:rsid w:val="002E614A"/>
    <w:rsid w:val="002E62D2"/>
    <w:rsid w:val="002E62D9"/>
    <w:rsid w:val="002E6468"/>
    <w:rsid w:val="002E68CB"/>
    <w:rsid w:val="002E6CF5"/>
    <w:rsid w:val="002E6F07"/>
    <w:rsid w:val="002E706A"/>
    <w:rsid w:val="002E7188"/>
    <w:rsid w:val="002E71EB"/>
    <w:rsid w:val="002E734F"/>
    <w:rsid w:val="002E74AF"/>
    <w:rsid w:val="002E758C"/>
    <w:rsid w:val="002E7B85"/>
    <w:rsid w:val="002E7C47"/>
    <w:rsid w:val="002E7CA7"/>
    <w:rsid w:val="002E7F2B"/>
    <w:rsid w:val="002E7FBF"/>
    <w:rsid w:val="002F00F1"/>
    <w:rsid w:val="002F01E5"/>
    <w:rsid w:val="002F02D6"/>
    <w:rsid w:val="002F0634"/>
    <w:rsid w:val="002F064C"/>
    <w:rsid w:val="002F0675"/>
    <w:rsid w:val="002F0740"/>
    <w:rsid w:val="002F086C"/>
    <w:rsid w:val="002F09BF"/>
    <w:rsid w:val="002F0E15"/>
    <w:rsid w:val="002F0EC5"/>
    <w:rsid w:val="002F1038"/>
    <w:rsid w:val="002F1386"/>
    <w:rsid w:val="002F1485"/>
    <w:rsid w:val="002F155A"/>
    <w:rsid w:val="002F178F"/>
    <w:rsid w:val="002F185B"/>
    <w:rsid w:val="002F1A6B"/>
    <w:rsid w:val="002F1C0D"/>
    <w:rsid w:val="002F1F2B"/>
    <w:rsid w:val="002F22FF"/>
    <w:rsid w:val="002F233F"/>
    <w:rsid w:val="002F23F0"/>
    <w:rsid w:val="002F2A26"/>
    <w:rsid w:val="002F2D7D"/>
    <w:rsid w:val="002F2D8F"/>
    <w:rsid w:val="002F2E1B"/>
    <w:rsid w:val="002F307D"/>
    <w:rsid w:val="002F312A"/>
    <w:rsid w:val="002F3270"/>
    <w:rsid w:val="002F3526"/>
    <w:rsid w:val="002F369F"/>
    <w:rsid w:val="002F3740"/>
    <w:rsid w:val="002F3912"/>
    <w:rsid w:val="002F3ADB"/>
    <w:rsid w:val="002F3B14"/>
    <w:rsid w:val="002F3BDE"/>
    <w:rsid w:val="002F3C05"/>
    <w:rsid w:val="002F3CD1"/>
    <w:rsid w:val="002F4164"/>
    <w:rsid w:val="002F46E6"/>
    <w:rsid w:val="002F4737"/>
    <w:rsid w:val="002F475F"/>
    <w:rsid w:val="002F4AC3"/>
    <w:rsid w:val="002F4C33"/>
    <w:rsid w:val="002F5569"/>
    <w:rsid w:val="002F56B5"/>
    <w:rsid w:val="002F5834"/>
    <w:rsid w:val="002F5BE4"/>
    <w:rsid w:val="002F5D84"/>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713"/>
    <w:rsid w:val="0030073C"/>
    <w:rsid w:val="003007A0"/>
    <w:rsid w:val="00300872"/>
    <w:rsid w:val="0030090B"/>
    <w:rsid w:val="00300BAE"/>
    <w:rsid w:val="00300C58"/>
    <w:rsid w:val="00300E7D"/>
    <w:rsid w:val="00300E9A"/>
    <w:rsid w:val="00300EA2"/>
    <w:rsid w:val="00300F46"/>
    <w:rsid w:val="00300F4A"/>
    <w:rsid w:val="00301237"/>
    <w:rsid w:val="003016D2"/>
    <w:rsid w:val="00301968"/>
    <w:rsid w:val="00301D64"/>
    <w:rsid w:val="0030207C"/>
    <w:rsid w:val="003022C7"/>
    <w:rsid w:val="003022D4"/>
    <w:rsid w:val="003023B4"/>
    <w:rsid w:val="00302575"/>
    <w:rsid w:val="003026AE"/>
    <w:rsid w:val="0030280A"/>
    <w:rsid w:val="00302AE8"/>
    <w:rsid w:val="00302BB1"/>
    <w:rsid w:val="00302E06"/>
    <w:rsid w:val="00302EB2"/>
    <w:rsid w:val="003030F0"/>
    <w:rsid w:val="00303364"/>
    <w:rsid w:val="003039A8"/>
    <w:rsid w:val="00303BAA"/>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1AF"/>
    <w:rsid w:val="00305297"/>
    <w:rsid w:val="003052AF"/>
    <w:rsid w:val="00305364"/>
    <w:rsid w:val="003053C4"/>
    <w:rsid w:val="00305608"/>
    <w:rsid w:val="003057BB"/>
    <w:rsid w:val="003058FB"/>
    <w:rsid w:val="00305B29"/>
    <w:rsid w:val="00305BBC"/>
    <w:rsid w:val="00305FE6"/>
    <w:rsid w:val="0030611C"/>
    <w:rsid w:val="003061EC"/>
    <w:rsid w:val="003062E6"/>
    <w:rsid w:val="003067B5"/>
    <w:rsid w:val="003068B6"/>
    <w:rsid w:val="00306AF6"/>
    <w:rsid w:val="00306AFE"/>
    <w:rsid w:val="00306B01"/>
    <w:rsid w:val="00306D54"/>
    <w:rsid w:val="00306EBE"/>
    <w:rsid w:val="0030702B"/>
    <w:rsid w:val="003070DA"/>
    <w:rsid w:val="003071F6"/>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B0A"/>
    <w:rsid w:val="00314CB5"/>
    <w:rsid w:val="00314D4C"/>
    <w:rsid w:val="00314EC5"/>
    <w:rsid w:val="003150CE"/>
    <w:rsid w:val="003150D8"/>
    <w:rsid w:val="00315412"/>
    <w:rsid w:val="003154CC"/>
    <w:rsid w:val="003159BA"/>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7DB"/>
    <w:rsid w:val="00317A9B"/>
    <w:rsid w:val="00317E09"/>
    <w:rsid w:val="00320024"/>
    <w:rsid w:val="003201E9"/>
    <w:rsid w:val="00320299"/>
    <w:rsid w:val="003204B7"/>
    <w:rsid w:val="00320981"/>
    <w:rsid w:val="00320C2D"/>
    <w:rsid w:val="00320E87"/>
    <w:rsid w:val="00320FB7"/>
    <w:rsid w:val="003210B6"/>
    <w:rsid w:val="00321154"/>
    <w:rsid w:val="003211B0"/>
    <w:rsid w:val="00321428"/>
    <w:rsid w:val="0032142E"/>
    <w:rsid w:val="00321851"/>
    <w:rsid w:val="0032194C"/>
    <w:rsid w:val="003219BD"/>
    <w:rsid w:val="00321AA2"/>
    <w:rsid w:val="00321BBC"/>
    <w:rsid w:val="00321EDA"/>
    <w:rsid w:val="0032209D"/>
    <w:rsid w:val="003220E1"/>
    <w:rsid w:val="0032219E"/>
    <w:rsid w:val="0032220A"/>
    <w:rsid w:val="0032227B"/>
    <w:rsid w:val="003223FF"/>
    <w:rsid w:val="00322422"/>
    <w:rsid w:val="003224AA"/>
    <w:rsid w:val="003224E7"/>
    <w:rsid w:val="0032266F"/>
    <w:rsid w:val="003228B8"/>
    <w:rsid w:val="003228BB"/>
    <w:rsid w:val="00322928"/>
    <w:rsid w:val="00322FD3"/>
    <w:rsid w:val="003232A8"/>
    <w:rsid w:val="00323417"/>
    <w:rsid w:val="00323732"/>
    <w:rsid w:val="00323A0F"/>
    <w:rsid w:val="00323AB9"/>
    <w:rsid w:val="003241B6"/>
    <w:rsid w:val="00324205"/>
    <w:rsid w:val="0032437A"/>
    <w:rsid w:val="00324386"/>
    <w:rsid w:val="00324974"/>
    <w:rsid w:val="00324ABC"/>
    <w:rsid w:val="00324FB3"/>
    <w:rsid w:val="00324FCB"/>
    <w:rsid w:val="00324FFA"/>
    <w:rsid w:val="0032503B"/>
    <w:rsid w:val="0032503C"/>
    <w:rsid w:val="00325540"/>
    <w:rsid w:val="003257FE"/>
    <w:rsid w:val="00325B0D"/>
    <w:rsid w:val="00325CC6"/>
    <w:rsid w:val="00325D3E"/>
    <w:rsid w:val="00325D7A"/>
    <w:rsid w:val="00325F27"/>
    <w:rsid w:val="00326054"/>
    <w:rsid w:val="00326141"/>
    <w:rsid w:val="00326145"/>
    <w:rsid w:val="0032625C"/>
    <w:rsid w:val="00326321"/>
    <w:rsid w:val="003263B0"/>
    <w:rsid w:val="003264AD"/>
    <w:rsid w:val="00326669"/>
    <w:rsid w:val="003266D8"/>
    <w:rsid w:val="0032670E"/>
    <w:rsid w:val="00326C14"/>
    <w:rsid w:val="00326DD7"/>
    <w:rsid w:val="00326E90"/>
    <w:rsid w:val="00326F7D"/>
    <w:rsid w:val="00326FB9"/>
    <w:rsid w:val="003270E2"/>
    <w:rsid w:val="00327163"/>
    <w:rsid w:val="00327305"/>
    <w:rsid w:val="003274D5"/>
    <w:rsid w:val="00327531"/>
    <w:rsid w:val="0032757C"/>
    <w:rsid w:val="0032780E"/>
    <w:rsid w:val="00327AF6"/>
    <w:rsid w:val="00327E66"/>
    <w:rsid w:val="00327EA9"/>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87C"/>
    <w:rsid w:val="0033290B"/>
    <w:rsid w:val="00332A63"/>
    <w:rsid w:val="00332B55"/>
    <w:rsid w:val="00332D71"/>
    <w:rsid w:val="00332E99"/>
    <w:rsid w:val="00332F4A"/>
    <w:rsid w:val="00332F72"/>
    <w:rsid w:val="003331EB"/>
    <w:rsid w:val="00333255"/>
    <w:rsid w:val="00333261"/>
    <w:rsid w:val="003333FD"/>
    <w:rsid w:val="003336B9"/>
    <w:rsid w:val="0033387B"/>
    <w:rsid w:val="00333989"/>
    <w:rsid w:val="00333B4F"/>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4F12"/>
    <w:rsid w:val="0033509B"/>
    <w:rsid w:val="0033588B"/>
    <w:rsid w:val="003358BD"/>
    <w:rsid w:val="003359BF"/>
    <w:rsid w:val="00335A9B"/>
    <w:rsid w:val="00335BCA"/>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605"/>
    <w:rsid w:val="00337750"/>
    <w:rsid w:val="00337810"/>
    <w:rsid w:val="003379CC"/>
    <w:rsid w:val="00337A25"/>
    <w:rsid w:val="00337B2D"/>
    <w:rsid w:val="00337C7F"/>
    <w:rsid w:val="00340361"/>
    <w:rsid w:val="00340578"/>
    <w:rsid w:val="003406DC"/>
    <w:rsid w:val="00340781"/>
    <w:rsid w:val="00340795"/>
    <w:rsid w:val="00340955"/>
    <w:rsid w:val="00340C9B"/>
    <w:rsid w:val="0034111C"/>
    <w:rsid w:val="00341137"/>
    <w:rsid w:val="003411C1"/>
    <w:rsid w:val="003411F1"/>
    <w:rsid w:val="00341244"/>
    <w:rsid w:val="003412AF"/>
    <w:rsid w:val="0034130B"/>
    <w:rsid w:val="003413FE"/>
    <w:rsid w:val="003414C0"/>
    <w:rsid w:val="00341526"/>
    <w:rsid w:val="0034152C"/>
    <w:rsid w:val="00341574"/>
    <w:rsid w:val="0034159C"/>
    <w:rsid w:val="00341734"/>
    <w:rsid w:val="00341947"/>
    <w:rsid w:val="00341DCF"/>
    <w:rsid w:val="00341E08"/>
    <w:rsid w:val="00341E4B"/>
    <w:rsid w:val="00341E60"/>
    <w:rsid w:val="0034217F"/>
    <w:rsid w:val="003421A0"/>
    <w:rsid w:val="00342229"/>
    <w:rsid w:val="0034236A"/>
    <w:rsid w:val="0034243B"/>
    <w:rsid w:val="00342440"/>
    <w:rsid w:val="00342738"/>
    <w:rsid w:val="00342AD2"/>
    <w:rsid w:val="00342D70"/>
    <w:rsid w:val="003431E9"/>
    <w:rsid w:val="00343236"/>
    <w:rsid w:val="00343498"/>
    <w:rsid w:val="003435D7"/>
    <w:rsid w:val="003437D6"/>
    <w:rsid w:val="00343826"/>
    <w:rsid w:val="00343954"/>
    <w:rsid w:val="00343ADA"/>
    <w:rsid w:val="00343BC3"/>
    <w:rsid w:val="00343DA0"/>
    <w:rsid w:val="003440D5"/>
    <w:rsid w:val="003441C6"/>
    <w:rsid w:val="003441FD"/>
    <w:rsid w:val="003444E7"/>
    <w:rsid w:val="0034453C"/>
    <w:rsid w:val="0034461D"/>
    <w:rsid w:val="00344645"/>
    <w:rsid w:val="0034464D"/>
    <w:rsid w:val="00344669"/>
    <w:rsid w:val="00344803"/>
    <w:rsid w:val="00344819"/>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50"/>
    <w:rsid w:val="00346371"/>
    <w:rsid w:val="00346412"/>
    <w:rsid w:val="003466D2"/>
    <w:rsid w:val="003468D9"/>
    <w:rsid w:val="00346BB7"/>
    <w:rsid w:val="00346D71"/>
    <w:rsid w:val="00346DF5"/>
    <w:rsid w:val="00346E00"/>
    <w:rsid w:val="00346FED"/>
    <w:rsid w:val="0034706E"/>
    <w:rsid w:val="00347153"/>
    <w:rsid w:val="00347193"/>
    <w:rsid w:val="003476A8"/>
    <w:rsid w:val="00347862"/>
    <w:rsid w:val="003478A3"/>
    <w:rsid w:val="00347C74"/>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B44"/>
    <w:rsid w:val="00351D79"/>
    <w:rsid w:val="00351D84"/>
    <w:rsid w:val="00351E01"/>
    <w:rsid w:val="00351EA0"/>
    <w:rsid w:val="00351ECC"/>
    <w:rsid w:val="00351ECE"/>
    <w:rsid w:val="00351EDD"/>
    <w:rsid w:val="00351FD6"/>
    <w:rsid w:val="003520D5"/>
    <w:rsid w:val="00352564"/>
    <w:rsid w:val="003525C0"/>
    <w:rsid w:val="00352968"/>
    <w:rsid w:val="0035298B"/>
    <w:rsid w:val="003529B6"/>
    <w:rsid w:val="00352C83"/>
    <w:rsid w:val="00352D21"/>
    <w:rsid w:val="00352DC5"/>
    <w:rsid w:val="00353272"/>
    <w:rsid w:val="0035339F"/>
    <w:rsid w:val="0035347F"/>
    <w:rsid w:val="003534AA"/>
    <w:rsid w:val="003535C6"/>
    <w:rsid w:val="003535FD"/>
    <w:rsid w:val="00353854"/>
    <w:rsid w:val="00353988"/>
    <w:rsid w:val="00353AB4"/>
    <w:rsid w:val="00353B79"/>
    <w:rsid w:val="00353C93"/>
    <w:rsid w:val="00354099"/>
    <w:rsid w:val="003540EC"/>
    <w:rsid w:val="0035443D"/>
    <w:rsid w:val="00354474"/>
    <w:rsid w:val="0035458E"/>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826"/>
    <w:rsid w:val="003568B8"/>
    <w:rsid w:val="00356A80"/>
    <w:rsid w:val="00356A83"/>
    <w:rsid w:val="00356C0B"/>
    <w:rsid w:val="00356C52"/>
    <w:rsid w:val="00356E25"/>
    <w:rsid w:val="003570C9"/>
    <w:rsid w:val="003570E1"/>
    <w:rsid w:val="0035714B"/>
    <w:rsid w:val="00357910"/>
    <w:rsid w:val="00357923"/>
    <w:rsid w:val="00357997"/>
    <w:rsid w:val="00357B9C"/>
    <w:rsid w:val="00357C34"/>
    <w:rsid w:val="00357EFB"/>
    <w:rsid w:val="003608C2"/>
    <w:rsid w:val="003608ED"/>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D4F"/>
    <w:rsid w:val="00361E1E"/>
    <w:rsid w:val="003621B4"/>
    <w:rsid w:val="003622AC"/>
    <w:rsid w:val="0036230A"/>
    <w:rsid w:val="0036273F"/>
    <w:rsid w:val="003629C9"/>
    <w:rsid w:val="00362B60"/>
    <w:rsid w:val="00362C16"/>
    <w:rsid w:val="00362CA6"/>
    <w:rsid w:val="00362EE6"/>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9D1"/>
    <w:rsid w:val="00366ABD"/>
    <w:rsid w:val="00366C1B"/>
    <w:rsid w:val="00366EA1"/>
    <w:rsid w:val="00366EC5"/>
    <w:rsid w:val="00367287"/>
    <w:rsid w:val="00367337"/>
    <w:rsid w:val="00367367"/>
    <w:rsid w:val="00367445"/>
    <w:rsid w:val="00367633"/>
    <w:rsid w:val="0036774D"/>
    <w:rsid w:val="00367B0F"/>
    <w:rsid w:val="00367BA8"/>
    <w:rsid w:val="00367BFE"/>
    <w:rsid w:val="00367D85"/>
    <w:rsid w:val="00367DDD"/>
    <w:rsid w:val="00367FD8"/>
    <w:rsid w:val="0037004E"/>
    <w:rsid w:val="003709A9"/>
    <w:rsid w:val="00370B63"/>
    <w:rsid w:val="00370C2C"/>
    <w:rsid w:val="00370D8C"/>
    <w:rsid w:val="00370F54"/>
    <w:rsid w:val="00370FCC"/>
    <w:rsid w:val="00371147"/>
    <w:rsid w:val="003711AF"/>
    <w:rsid w:val="0037120A"/>
    <w:rsid w:val="0037124F"/>
    <w:rsid w:val="003716F8"/>
    <w:rsid w:val="00371738"/>
    <w:rsid w:val="003719D5"/>
    <w:rsid w:val="00371D65"/>
    <w:rsid w:val="0037214D"/>
    <w:rsid w:val="00372174"/>
    <w:rsid w:val="00372372"/>
    <w:rsid w:val="003724EA"/>
    <w:rsid w:val="003726B9"/>
    <w:rsid w:val="00372870"/>
    <w:rsid w:val="003728BA"/>
    <w:rsid w:val="003729DB"/>
    <w:rsid w:val="003729E2"/>
    <w:rsid w:val="00372BD4"/>
    <w:rsid w:val="00372E68"/>
    <w:rsid w:val="00372EFD"/>
    <w:rsid w:val="00372F77"/>
    <w:rsid w:val="003730C7"/>
    <w:rsid w:val="003732C5"/>
    <w:rsid w:val="003734ED"/>
    <w:rsid w:val="003735A7"/>
    <w:rsid w:val="003735C6"/>
    <w:rsid w:val="00373A12"/>
    <w:rsid w:val="00373A44"/>
    <w:rsid w:val="00373ADA"/>
    <w:rsid w:val="00373F00"/>
    <w:rsid w:val="00374180"/>
    <w:rsid w:val="003745CE"/>
    <w:rsid w:val="003747E8"/>
    <w:rsid w:val="003747F6"/>
    <w:rsid w:val="00374848"/>
    <w:rsid w:val="00374B6A"/>
    <w:rsid w:val="00374DA3"/>
    <w:rsid w:val="00374DB2"/>
    <w:rsid w:val="0037529C"/>
    <w:rsid w:val="003752D2"/>
    <w:rsid w:val="0037536C"/>
    <w:rsid w:val="00375371"/>
    <w:rsid w:val="00375679"/>
    <w:rsid w:val="003757A1"/>
    <w:rsid w:val="0037584A"/>
    <w:rsid w:val="003759DE"/>
    <w:rsid w:val="00375D09"/>
    <w:rsid w:val="00375DDA"/>
    <w:rsid w:val="00375E54"/>
    <w:rsid w:val="003760EF"/>
    <w:rsid w:val="003761AA"/>
    <w:rsid w:val="003762DC"/>
    <w:rsid w:val="00376360"/>
    <w:rsid w:val="00376AA7"/>
    <w:rsid w:val="00376B37"/>
    <w:rsid w:val="00376BC4"/>
    <w:rsid w:val="00376D0B"/>
    <w:rsid w:val="00376EE6"/>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5A"/>
    <w:rsid w:val="00381D0A"/>
    <w:rsid w:val="00381D88"/>
    <w:rsid w:val="003820ED"/>
    <w:rsid w:val="00382232"/>
    <w:rsid w:val="00382444"/>
    <w:rsid w:val="0038259F"/>
    <w:rsid w:val="003826FF"/>
    <w:rsid w:val="0038270A"/>
    <w:rsid w:val="00382B8A"/>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5D7"/>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FBF"/>
    <w:rsid w:val="0038708C"/>
    <w:rsid w:val="00387180"/>
    <w:rsid w:val="00387230"/>
    <w:rsid w:val="003872EA"/>
    <w:rsid w:val="00387459"/>
    <w:rsid w:val="00387651"/>
    <w:rsid w:val="0038771D"/>
    <w:rsid w:val="00387D04"/>
    <w:rsid w:val="00387E23"/>
    <w:rsid w:val="00387ED8"/>
    <w:rsid w:val="003900A3"/>
    <w:rsid w:val="00390255"/>
    <w:rsid w:val="0039034B"/>
    <w:rsid w:val="00390935"/>
    <w:rsid w:val="0039094A"/>
    <w:rsid w:val="00390E72"/>
    <w:rsid w:val="00390ED4"/>
    <w:rsid w:val="00391120"/>
    <w:rsid w:val="00391298"/>
    <w:rsid w:val="0039154F"/>
    <w:rsid w:val="00391703"/>
    <w:rsid w:val="0039181C"/>
    <w:rsid w:val="003919CE"/>
    <w:rsid w:val="003919D5"/>
    <w:rsid w:val="00391BBC"/>
    <w:rsid w:val="00391E91"/>
    <w:rsid w:val="00391ECA"/>
    <w:rsid w:val="003921A1"/>
    <w:rsid w:val="0039241F"/>
    <w:rsid w:val="00392491"/>
    <w:rsid w:val="0039268E"/>
    <w:rsid w:val="00392693"/>
    <w:rsid w:val="00392A85"/>
    <w:rsid w:val="00392E68"/>
    <w:rsid w:val="00392F0E"/>
    <w:rsid w:val="003930F1"/>
    <w:rsid w:val="003932C3"/>
    <w:rsid w:val="00393317"/>
    <w:rsid w:val="00393350"/>
    <w:rsid w:val="0039341B"/>
    <w:rsid w:val="00393454"/>
    <w:rsid w:val="003935B0"/>
    <w:rsid w:val="00393631"/>
    <w:rsid w:val="0039383C"/>
    <w:rsid w:val="00393974"/>
    <w:rsid w:val="00393A52"/>
    <w:rsid w:val="00393D1C"/>
    <w:rsid w:val="00393D44"/>
    <w:rsid w:val="00393E44"/>
    <w:rsid w:val="00393EF3"/>
    <w:rsid w:val="00393F03"/>
    <w:rsid w:val="00393FCA"/>
    <w:rsid w:val="003940D5"/>
    <w:rsid w:val="00394301"/>
    <w:rsid w:val="0039460F"/>
    <w:rsid w:val="003946C4"/>
    <w:rsid w:val="00394B53"/>
    <w:rsid w:val="00394C98"/>
    <w:rsid w:val="00394DB2"/>
    <w:rsid w:val="00394E79"/>
    <w:rsid w:val="00394FAC"/>
    <w:rsid w:val="0039508B"/>
    <w:rsid w:val="003950BF"/>
    <w:rsid w:val="00395172"/>
    <w:rsid w:val="00395198"/>
    <w:rsid w:val="00395A98"/>
    <w:rsid w:val="00395B94"/>
    <w:rsid w:val="00395C7F"/>
    <w:rsid w:val="00395CA7"/>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DBE"/>
    <w:rsid w:val="00397EFF"/>
    <w:rsid w:val="003A005F"/>
    <w:rsid w:val="003A04EE"/>
    <w:rsid w:val="003A0687"/>
    <w:rsid w:val="003A06B2"/>
    <w:rsid w:val="003A0BB2"/>
    <w:rsid w:val="003A0C24"/>
    <w:rsid w:val="003A0C49"/>
    <w:rsid w:val="003A0E34"/>
    <w:rsid w:val="003A0EFE"/>
    <w:rsid w:val="003A10B6"/>
    <w:rsid w:val="003A10C3"/>
    <w:rsid w:val="003A10CB"/>
    <w:rsid w:val="003A11B9"/>
    <w:rsid w:val="003A11F4"/>
    <w:rsid w:val="003A130B"/>
    <w:rsid w:val="003A144B"/>
    <w:rsid w:val="003A149E"/>
    <w:rsid w:val="003A1A43"/>
    <w:rsid w:val="003A1C22"/>
    <w:rsid w:val="003A2128"/>
    <w:rsid w:val="003A2168"/>
    <w:rsid w:val="003A21E4"/>
    <w:rsid w:val="003A23E3"/>
    <w:rsid w:val="003A240F"/>
    <w:rsid w:val="003A2519"/>
    <w:rsid w:val="003A25A3"/>
    <w:rsid w:val="003A27A5"/>
    <w:rsid w:val="003A27C5"/>
    <w:rsid w:val="003A2A98"/>
    <w:rsid w:val="003A2C24"/>
    <w:rsid w:val="003A2DCD"/>
    <w:rsid w:val="003A2FCF"/>
    <w:rsid w:val="003A3107"/>
    <w:rsid w:val="003A329E"/>
    <w:rsid w:val="003A3374"/>
    <w:rsid w:val="003A34DE"/>
    <w:rsid w:val="003A3590"/>
    <w:rsid w:val="003A37CB"/>
    <w:rsid w:val="003A3868"/>
    <w:rsid w:val="003A3928"/>
    <w:rsid w:val="003A3E4B"/>
    <w:rsid w:val="003A4142"/>
    <w:rsid w:val="003A438C"/>
    <w:rsid w:val="003A44CE"/>
    <w:rsid w:val="003A45B0"/>
    <w:rsid w:val="003A47B0"/>
    <w:rsid w:val="003A495D"/>
    <w:rsid w:val="003A49A0"/>
    <w:rsid w:val="003A4A40"/>
    <w:rsid w:val="003A4A7B"/>
    <w:rsid w:val="003A4BFE"/>
    <w:rsid w:val="003A4C7C"/>
    <w:rsid w:val="003A4DDA"/>
    <w:rsid w:val="003A4F47"/>
    <w:rsid w:val="003A5242"/>
    <w:rsid w:val="003A55DF"/>
    <w:rsid w:val="003A5611"/>
    <w:rsid w:val="003A5844"/>
    <w:rsid w:val="003A5852"/>
    <w:rsid w:val="003A597F"/>
    <w:rsid w:val="003A598E"/>
    <w:rsid w:val="003A5A4F"/>
    <w:rsid w:val="003A5AF9"/>
    <w:rsid w:val="003A5B3A"/>
    <w:rsid w:val="003A5CD5"/>
    <w:rsid w:val="003A5EBD"/>
    <w:rsid w:val="003A6204"/>
    <w:rsid w:val="003A6A8A"/>
    <w:rsid w:val="003A6B52"/>
    <w:rsid w:val="003A6BEB"/>
    <w:rsid w:val="003A6D8D"/>
    <w:rsid w:val="003A6D8E"/>
    <w:rsid w:val="003A6E24"/>
    <w:rsid w:val="003A70B6"/>
    <w:rsid w:val="003A71A8"/>
    <w:rsid w:val="003A71D2"/>
    <w:rsid w:val="003A7245"/>
    <w:rsid w:val="003A72FB"/>
    <w:rsid w:val="003A7389"/>
    <w:rsid w:val="003A743E"/>
    <w:rsid w:val="003A75FA"/>
    <w:rsid w:val="003A766B"/>
    <w:rsid w:val="003A766C"/>
    <w:rsid w:val="003A76F0"/>
    <w:rsid w:val="003A787B"/>
    <w:rsid w:val="003A78E6"/>
    <w:rsid w:val="003A7A83"/>
    <w:rsid w:val="003A7BF5"/>
    <w:rsid w:val="003A7CAF"/>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66"/>
    <w:rsid w:val="003B12D0"/>
    <w:rsid w:val="003B144A"/>
    <w:rsid w:val="003B17AC"/>
    <w:rsid w:val="003B18B8"/>
    <w:rsid w:val="003B18F6"/>
    <w:rsid w:val="003B1BC0"/>
    <w:rsid w:val="003B1C52"/>
    <w:rsid w:val="003B1CFD"/>
    <w:rsid w:val="003B215E"/>
    <w:rsid w:val="003B23AD"/>
    <w:rsid w:val="003B27D6"/>
    <w:rsid w:val="003B2A77"/>
    <w:rsid w:val="003B2B31"/>
    <w:rsid w:val="003B2DBA"/>
    <w:rsid w:val="003B2E60"/>
    <w:rsid w:val="003B2E9B"/>
    <w:rsid w:val="003B2F8D"/>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625"/>
    <w:rsid w:val="003B769B"/>
    <w:rsid w:val="003B7749"/>
    <w:rsid w:val="003B77E2"/>
    <w:rsid w:val="003B77FB"/>
    <w:rsid w:val="003C03F7"/>
    <w:rsid w:val="003C0467"/>
    <w:rsid w:val="003C073A"/>
    <w:rsid w:val="003C07FC"/>
    <w:rsid w:val="003C087B"/>
    <w:rsid w:val="003C0C3F"/>
    <w:rsid w:val="003C0CB9"/>
    <w:rsid w:val="003C0DA2"/>
    <w:rsid w:val="003C0E28"/>
    <w:rsid w:val="003C0F4C"/>
    <w:rsid w:val="003C10AD"/>
    <w:rsid w:val="003C11A4"/>
    <w:rsid w:val="003C128F"/>
    <w:rsid w:val="003C1381"/>
    <w:rsid w:val="003C1557"/>
    <w:rsid w:val="003C15DB"/>
    <w:rsid w:val="003C1642"/>
    <w:rsid w:val="003C1792"/>
    <w:rsid w:val="003C1984"/>
    <w:rsid w:val="003C19F4"/>
    <w:rsid w:val="003C1A18"/>
    <w:rsid w:val="003C1A8B"/>
    <w:rsid w:val="003C1AEA"/>
    <w:rsid w:val="003C1B6A"/>
    <w:rsid w:val="003C1BBE"/>
    <w:rsid w:val="003C1D8A"/>
    <w:rsid w:val="003C2581"/>
    <w:rsid w:val="003C268B"/>
    <w:rsid w:val="003C268C"/>
    <w:rsid w:val="003C273B"/>
    <w:rsid w:val="003C27B7"/>
    <w:rsid w:val="003C29BC"/>
    <w:rsid w:val="003C2A5B"/>
    <w:rsid w:val="003C2C21"/>
    <w:rsid w:val="003C2D46"/>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4E"/>
    <w:rsid w:val="003C56D9"/>
    <w:rsid w:val="003C578F"/>
    <w:rsid w:val="003C5850"/>
    <w:rsid w:val="003C5954"/>
    <w:rsid w:val="003C5A59"/>
    <w:rsid w:val="003C5A91"/>
    <w:rsid w:val="003C5B94"/>
    <w:rsid w:val="003C5BAE"/>
    <w:rsid w:val="003C5BB2"/>
    <w:rsid w:val="003C5C41"/>
    <w:rsid w:val="003C5C53"/>
    <w:rsid w:val="003C5C86"/>
    <w:rsid w:val="003C5EDD"/>
    <w:rsid w:val="003C60E0"/>
    <w:rsid w:val="003C619D"/>
    <w:rsid w:val="003C61BC"/>
    <w:rsid w:val="003C64DC"/>
    <w:rsid w:val="003C659D"/>
    <w:rsid w:val="003C669D"/>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788"/>
    <w:rsid w:val="003D081D"/>
    <w:rsid w:val="003D0829"/>
    <w:rsid w:val="003D085B"/>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1D8"/>
    <w:rsid w:val="003D430F"/>
    <w:rsid w:val="003D463F"/>
    <w:rsid w:val="003D4856"/>
    <w:rsid w:val="003D4929"/>
    <w:rsid w:val="003D4ADE"/>
    <w:rsid w:val="003D4BA6"/>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70BE"/>
    <w:rsid w:val="003D70BF"/>
    <w:rsid w:val="003D7263"/>
    <w:rsid w:val="003D7465"/>
    <w:rsid w:val="003D764F"/>
    <w:rsid w:val="003D76D9"/>
    <w:rsid w:val="003D76EF"/>
    <w:rsid w:val="003D7960"/>
    <w:rsid w:val="003D79D6"/>
    <w:rsid w:val="003D7C36"/>
    <w:rsid w:val="003D7CD0"/>
    <w:rsid w:val="003D7D28"/>
    <w:rsid w:val="003D7E9C"/>
    <w:rsid w:val="003E0042"/>
    <w:rsid w:val="003E0062"/>
    <w:rsid w:val="003E0193"/>
    <w:rsid w:val="003E020B"/>
    <w:rsid w:val="003E028E"/>
    <w:rsid w:val="003E0667"/>
    <w:rsid w:val="003E0B9A"/>
    <w:rsid w:val="003E0BCE"/>
    <w:rsid w:val="003E0BFC"/>
    <w:rsid w:val="003E0DF3"/>
    <w:rsid w:val="003E0E34"/>
    <w:rsid w:val="003E0E71"/>
    <w:rsid w:val="003E0FF4"/>
    <w:rsid w:val="003E1115"/>
    <w:rsid w:val="003E124B"/>
    <w:rsid w:val="003E13E0"/>
    <w:rsid w:val="003E1660"/>
    <w:rsid w:val="003E17EC"/>
    <w:rsid w:val="003E194E"/>
    <w:rsid w:val="003E19D4"/>
    <w:rsid w:val="003E1CD1"/>
    <w:rsid w:val="003E1D9A"/>
    <w:rsid w:val="003E1E94"/>
    <w:rsid w:val="003E2019"/>
    <w:rsid w:val="003E224D"/>
    <w:rsid w:val="003E24A0"/>
    <w:rsid w:val="003E24DA"/>
    <w:rsid w:val="003E2668"/>
    <w:rsid w:val="003E2817"/>
    <w:rsid w:val="003E2940"/>
    <w:rsid w:val="003E2A2D"/>
    <w:rsid w:val="003E2A60"/>
    <w:rsid w:val="003E2CC4"/>
    <w:rsid w:val="003E2D02"/>
    <w:rsid w:val="003E2D14"/>
    <w:rsid w:val="003E32F6"/>
    <w:rsid w:val="003E33BA"/>
    <w:rsid w:val="003E33DC"/>
    <w:rsid w:val="003E34DB"/>
    <w:rsid w:val="003E38E5"/>
    <w:rsid w:val="003E3956"/>
    <w:rsid w:val="003E3AC4"/>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3A3"/>
    <w:rsid w:val="003E5991"/>
    <w:rsid w:val="003E5A0F"/>
    <w:rsid w:val="003E5A95"/>
    <w:rsid w:val="003E5B60"/>
    <w:rsid w:val="003E5F91"/>
    <w:rsid w:val="003E6085"/>
    <w:rsid w:val="003E62E9"/>
    <w:rsid w:val="003E64A9"/>
    <w:rsid w:val="003E66B2"/>
    <w:rsid w:val="003E68CD"/>
    <w:rsid w:val="003E7025"/>
    <w:rsid w:val="003E76BE"/>
    <w:rsid w:val="003E775E"/>
    <w:rsid w:val="003E777E"/>
    <w:rsid w:val="003E77BC"/>
    <w:rsid w:val="003E7905"/>
    <w:rsid w:val="003E7CBD"/>
    <w:rsid w:val="003E7D14"/>
    <w:rsid w:val="003E7D29"/>
    <w:rsid w:val="003E7EA9"/>
    <w:rsid w:val="003F031C"/>
    <w:rsid w:val="003F0336"/>
    <w:rsid w:val="003F034F"/>
    <w:rsid w:val="003F0456"/>
    <w:rsid w:val="003F0A59"/>
    <w:rsid w:val="003F0C5E"/>
    <w:rsid w:val="003F0F6B"/>
    <w:rsid w:val="003F1076"/>
    <w:rsid w:val="003F10AC"/>
    <w:rsid w:val="003F1154"/>
    <w:rsid w:val="003F1259"/>
    <w:rsid w:val="003F131F"/>
    <w:rsid w:val="003F13F6"/>
    <w:rsid w:val="003F19A8"/>
    <w:rsid w:val="003F1BCA"/>
    <w:rsid w:val="003F1CB1"/>
    <w:rsid w:val="003F2505"/>
    <w:rsid w:val="003F258B"/>
    <w:rsid w:val="003F2800"/>
    <w:rsid w:val="003F29A4"/>
    <w:rsid w:val="003F2AE1"/>
    <w:rsid w:val="003F2D0D"/>
    <w:rsid w:val="003F2FC1"/>
    <w:rsid w:val="003F3126"/>
    <w:rsid w:val="003F337C"/>
    <w:rsid w:val="003F3500"/>
    <w:rsid w:val="003F37F1"/>
    <w:rsid w:val="003F38AB"/>
    <w:rsid w:val="003F3979"/>
    <w:rsid w:val="003F3C28"/>
    <w:rsid w:val="003F3CE9"/>
    <w:rsid w:val="003F3FCC"/>
    <w:rsid w:val="003F414F"/>
    <w:rsid w:val="003F42D9"/>
    <w:rsid w:val="003F4399"/>
    <w:rsid w:val="003F4441"/>
    <w:rsid w:val="003F446B"/>
    <w:rsid w:val="003F44D2"/>
    <w:rsid w:val="003F466F"/>
    <w:rsid w:val="003F46DC"/>
    <w:rsid w:val="003F477E"/>
    <w:rsid w:val="003F4909"/>
    <w:rsid w:val="003F4942"/>
    <w:rsid w:val="003F4985"/>
    <w:rsid w:val="003F4D97"/>
    <w:rsid w:val="003F4DEA"/>
    <w:rsid w:val="003F5156"/>
    <w:rsid w:val="003F5183"/>
    <w:rsid w:val="003F52BC"/>
    <w:rsid w:val="003F5488"/>
    <w:rsid w:val="003F5547"/>
    <w:rsid w:val="003F5C40"/>
    <w:rsid w:val="003F5D67"/>
    <w:rsid w:val="003F61EC"/>
    <w:rsid w:val="003F6306"/>
    <w:rsid w:val="003F6324"/>
    <w:rsid w:val="003F65EA"/>
    <w:rsid w:val="003F6810"/>
    <w:rsid w:val="003F6AB5"/>
    <w:rsid w:val="003F6D3C"/>
    <w:rsid w:val="003F6E12"/>
    <w:rsid w:val="003F6F8B"/>
    <w:rsid w:val="003F711D"/>
    <w:rsid w:val="003F72C2"/>
    <w:rsid w:val="003F74D2"/>
    <w:rsid w:val="003F7513"/>
    <w:rsid w:val="003F75ED"/>
    <w:rsid w:val="003F764C"/>
    <w:rsid w:val="003F76A0"/>
    <w:rsid w:val="003F7E32"/>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FB"/>
    <w:rsid w:val="00402977"/>
    <w:rsid w:val="004029F2"/>
    <w:rsid w:val="00402DA7"/>
    <w:rsid w:val="00402F21"/>
    <w:rsid w:val="004030E8"/>
    <w:rsid w:val="004030F1"/>
    <w:rsid w:val="00403143"/>
    <w:rsid w:val="004032F3"/>
    <w:rsid w:val="00403300"/>
    <w:rsid w:val="00403368"/>
    <w:rsid w:val="00403375"/>
    <w:rsid w:val="00403522"/>
    <w:rsid w:val="00403577"/>
    <w:rsid w:val="004035AF"/>
    <w:rsid w:val="00403649"/>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7A"/>
    <w:rsid w:val="0040571A"/>
    <w:rsid w:val="004058A3"/>
    <w:rsid w:val="00405AE3"/>
    <w:rsid w:val="0040607D"/>
    <w:rsid w:val="004062F8"/>
    <w:rsid w:val="00406438"/>
    <w:rsid w:val="004064F2"/>
    <w:rsid w:val="00406569"/>
    <w:rsid w:val="00406B4D"/>
    <w:rsid w:val="00406BC9"/>
    <w:rsid w:val="00406DD6"/>
    <w:rsid w:val="00406FE0"/>
    <w:rsid w:val="004072F8"/>
    <w:rsid w:val="004073F6"/>
    <w:rsid w:val="004076DE"/>
    <w:rsid w:val="0040793F"/>
    <w:rsid w:val="00407FB6"/>
    <w:rsid w:val="00410391"/>
    <w:rsid w:val="004105B9"/>
    <w:rsid w:val="00410D41"/>
    <w:rsid w:val="00410F4A"/>
    <w:rsid w:val="004110A4"/>
    <w:rsid w:val="0041113C"/>
    <w:rsid w:val="004111D1"/>
    <w:rsid w:val="00411273"/>
    <w:rsid w:val="0041131A"/>
    <w:rsid w:val="0041199A"/>
    <w:rsid w:val="00411C29"/>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BCF"/>
    <w:rsid w:val="00414170"/>
    <w:rsid w:val="00414378"/>
    <w:rsid w:val="0041443C"/>
    <w:rsid w:val="00414445"/>
    <w:rsid w:val="004144FE"/>
    <w:rsid w:val="004147A0"/>
    <w:rsid w:val="0041488F"/>
    <w:rsid w:val="004148B3"/>
    <w:rsid w:val="004149D6"/>
    <w:rsid w:val="00414ACA"/>
    <w:rsid w:val="00414DE4"/>
    <w:rsid w:val="00414E11"/>
    <w:rsid w:val="0041520C"/>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64E"/>
    <w:rsid w:val="004176AB"/>
    <w:rsid w:val="004176F4"/>
    <w:rsid w:val="004176FF"/>
    <w:rsid w:val="00417854"/>
    <w:rsid w:val="004178C7"/>
    <w:rsid w:val="0041791F"/>
    <w:rsid w:val="004179CB"/>
    <w:rsid w:val="00417A1E"/>
    <w:rsid w:val="00417E90"/>
    <w:rsid w:val="0042002C"/>
    <w:rsid w:val="004201A6"/>
    <w:rsid w:val="0042047E"/>
    <w:rsid w:val="004205D2"/>
    <w:rsid w:val="004209F7"/>
    <w:rsid w:val="00420A12"/>
    <w:rsid w:val="00420AB7"/>
    <w:rsid w:val="00420BE0"/>
    <w:rsid w:val="00420CEE"/>
    <w:rsid w:val="00420DC0"/>
    <w:rsid w:val="004212B4"/>
    <w:rsid w:val="00421919"/>
    <w:rsid w:val="00421A27"/>
    <w:rsid w:val="00421D0A"/>
    <w:rsid w:val="00421EC1"/>
    <w:rsid w:val="00422031"/>
    <w:rsid w:val="00422058"/>
    <w:rsid w:val="00422081"/>
    <w:rsid w:val="004220BD"/>
    <w:rsid w:val="00422158"/>
    <w:rsid w:val="004224EF"/>
    <w:rsid w:val="004225E0"/>
    <w:rsid w:val="0042265F"/>
    <w:rsid w:val="00422692"/>
    <w:rsid w:val="004226C3"/>
    <w:rsid w:val="004227AE"/>
    <w:rsid w:val="004228BA"/>
    <w:rsid w:val="00422F5B"/>
    <w:rsid w:val="0042317D"/>
    <w:rsid w:val="00423294"/>
    <w:rsid w:val="00423298"/>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EEA"/>
    <w:rsid w:val="00424FA7"/>
    <w:rsid w:val="004252E1"/>
    <w:rsid w:val="00425401"/>
    <w:rsid w:val="00425822"/>
    <w:rsid w:val="00425900"/>
    <w:rsid w:val="00425908"/>
    <w:rsid w:val="00425A06"/>
    <w:rsid w:val="00425B08"/>
    <w:rsid w:val="00425B97"/>
    <w:rsid w:val="00425D2C"/>
    <w:rsid w:val="00425D2E"/>
    <w:rsid w:val="00425D5E"/>
    <w:rsid w:val="00425E13"/>
    <w:rsid w:val="00426082"/>
    <w:rsid w:val="0042613B"/>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FF0"/>
    <w:rsid w:val="00430167"/>
    <w:rsid w:val="00430194"/>
    <w:rsid w:val="004302D0"/>
    <w:rsid w:val="004302FC"/>
    <w:rsid w:val="004304B9"/>
    <w:rsid w:val="00430806"/>
    <w:rsid w:val="004309D8"/>
    <w:rsid w:val="00430AB7"/>
    <w:rsid w:val="00430E3A"/>
    <w:rsid w:val="00430F0C"/>
    <w:rsid w:val="00430F5C"/>
    <w:rsid w:val="0043121B"/>
    <w:rsid w:val="00431382"/>
    <w:rsid w:val="004313D1"/>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D4"/>
    <w:rsid w:val="00433519"/>
    <w:rsid w:val="0043399A"/>
    <w:rsid w:val="00433AB2"/>
    <w:rsid w:val="00433B3A"/>
    <w:rsid w:val="00433B40"/>
    <w:rsid w:val="00433B63"/>
    <w:rsid w:val="00433C13"/>
    <w:rsid w:val="00433D14"/>
    <w:rsid w:val="00433D3F"/>
    <w:rsid w:val="00433E74"/>
    <w:rsid w:val="00433EBE"/>
    <w:rsid w:val="00433F5F"/>
    <w:rsid w:val="004340F2"/>
    <w:rsid w:val="004340FC"/>
    <w:rsid w:val="004342FB"/>
    <w:rsid w:val="00434406"/>
    <w:rsid w:val="00434421"/>
    <w:rsid w:val="00434441"/>
    <w:rsid w:val="0043446A"/>
    <w:rsid w:val="00434737"/>
    <w:rsid w:val="00434906"/>
    <w:rsid w:val="00434A37"/>
    <w:rsid w:val="00434D8A"/>
    <w:rsid w:val="00434F6D"/>
    <w:rsid w:val="00434F91"/>
    <w:rsid w:val="004351FA"/>
    <w:rsid w:val="00435734"/>
    <w:rsid w:val="004357B1"/>
    <w:rsid w:val="004357DA"/>
    <w:rsid w:val="0043588D"/>
    <w:rsid w:val="00435A6D"/>
    <w:rsid w:val="00435AF1"/>
    <w:rsid w:val="00435B2E"/>
    <w:rsid w:val="00435CC1"/>
    <w:rsid w:val="00435D3C"/>
    <w:rsid w:val="00435E26"/>
    <w:rsid w:val="00435F87"/>
    <w:rsid w:val="004361FF"/>
    <w:rsid w:val="0043633C"/>
    <w:rsid w:val="004363DB"/>
    <w:rsid w:val="00436767"/>
    <w:rsid w:val="00436B04"/>
    <w:rsid w:val="00436E31"/>
    <w:rsid w:val="0043700C"/>
    <w:rsid w:val="00437208"/>
    <w:rsid w:val="00437265"/>
    <w:rsid w:val="004372DA"/>
    <w:rsid w:val="004372F9"/>
    <w:rsid w:val="0043746E"/>
    <w:rsid w:val="004375E4"/>
    <w:rsid w:val="00437699"/>
    <w:rsid w:val="004377FC"/>
    <w:rsid w:val="0043783E"/>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B92"/>
    <w:rsid w:val="00441D6E"/>
    <w:rsid w:val="00441E73"/>
    <w:rsid w:val="00441FBA"/>
    <w:rsid w:val="0044209E"/>
    <w:rsid w:val="0044252E"/>
    <w:rsid w:val="00442578"/>
    <w:rsid w:val="0044271A"/>
    <w:rsid w:val="00442A3A"/>
    <w:rsid w:val="004431B8"/>
    <w:rsid w:val="00443237"/>
    <w:rsid w:val="004434BC"/>
    <w:rsid w:val="00443534"/>
    <w:rsid w:val="004435D1"/>
    <w:rsid w:val="00443A9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DC"/>
    <w:rsid w:val="00445FF7"/>
    <w:rsid w:val="00446174"/>
    <w:rsid w:val="004461E2"/>
    <w:rsid w:val="004465BE"/>
    <w:rsid w:val="0044662A"/>
    <w:rsid w:val="004466BC"/>
    <w:rsid w:val="004466D7"/>
    <w:rsid w:val="0044700B"/>
    <w:rsid w:val="0044718E"/>
    <w:rsid w:val="004476D6"/>
    <w:rsid w:val="00447765"/>
    <w:rsid w:val="004477FC"/>
    <w:rsid w:val="0044785D"/>
    <w:rsid w:val="00447A40"/>
    <w:rsid w:val="00447B8A"/>
    <w:rsid w:val="00447D07"/>
    <w:rsid w:val="00447D4C"/>
    <w:rsid w:val="00447E29"/>
    <w:rsid w:val="00447E49"/>
    <w:rsid w:val="00447E84"/>
    <w:rsid w:val="00447EC2"/>
    <w:rsid w:val="00447EE2"/>
    <w:rsid w:val="00450028"/>
    <w:rsid w:val="0045012A"/>
    <w:rsid w:val="004502EA"/>
    <w:rsid w:val="004508A8"/>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4BA"/>
    <w:rsid w:val="0045262A"/>
    <w:rsid w:val="00452856"/>
    <w:rsid w:val="00452976"/>
    <w:rsid w:val="00452BE5"/>
    <w:rsid w:val="00452CA7"/>
    <w:rsid w:val="00452DF0"/>
    <w:rsid w:val="0045304C"/>
    <w:rsid w:val="004530BB"/>
    <w:rsid w:val="0045322A"/>
    <w:rsid w:val="00453341"/>
    <w:rsid w:val="004533F3"/>
    <w:rsid w:val="004534DA"/>
    <w:rsid w:val="00453676"/>
    <w:rsid w:val="004538BD"/>
    <w:rsid w:val="00453915"/>
    <w:rsid w:val="00453AF3"/>
    <w:rsid w:val="004544F3"/>
    <w:rsid w:val="004544F7"/>
    <w:rsid w:val="004545C6"/>
    <w:rsid w:val="0045487E"/>
    <w:rsid w:val="00454892"/>
    <w:rsid w:val="00454C57"/>
    <w:rsid w:val="00454DCA"/>
    <w:rsid w:val="00454E1A"/>
    <w:rsid w:val="00454E26"/>
    <w:rsid w:val="00454E6E"/>
    <w:rsid w:val="00454F17"/>
    <w:rsid w:val="00454FA4"/>
    <w:rsid w:val="00455016"/>
    <w:rsid w:val="0045517C"/>
    <w:rsid w:val="00455233"/>
    <w:rsid w:val="00455378"/>
    <w:rsid w:val="004553BF"/>
    <w:rsid w:val="00455479"/>
    <w:rsid w:val="00455729"/>
    <w:rsid w:val="004559BC"/>
    <w:rsid w:val="004559E0"/>
    <w:rsid w:val="00455C6F"/>
    <w:rsid w:val="00455CE1"/>
    <w:rsid w:val="00455DFE"/>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D6"/>
    <w:rsid w:val="00457461"/>
    <w:rsid w:val="004578A0"/>
    <w:rsid w:val="00457A07"/>
    <w:rsid w:val="00457A2D"/>
    <w:rsid w:val="00457A36"/>
    <w:rsid w:val="00457CAA"/>
    <w:rsid w:val="0046047A"/>
    <w:rsid w:val="004604BE"/>
    <w:rsid w:val="004605A6"/>
    <w:rsid w:val="00460A70"/>
    <w:rsid w:val="00460A7A"/>
    <w:rsid w:val="00460D35"/>
    <w:rsid w:val="00460DBF"/>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53"/>
    <w:rsid w:val="00461C40"/>
    <w:rsid w:val="00461D86"/>
    <w:rsid w:val="00461E71"/>
    <w:rsid w:val="00461EC8"/>
    <w:rsid w:val="00461EEE"/>
    <w:rsid w:val="00461F0C"/>
    <w:rsid w:val="00462202"/>
    <w:rsid w:val="0046246A"/>
    <w:rsid w:val="00462490"/>
    <w:rsid w:val="004626CF"/>
    <w:rsid w:val="00462AC9"/>
    <w:rsid w:val="00462B03"/>
    <w:rsid w:val="00462B7D"/>
    <w:rsid w:val="00462C57"/>
    <w:rsid w:val="004630B2"/>
    <w:rsid w:val="004633A1"/>
    <w:rsid w:val="00463422"/>
    <w:rsid w:val="00463998"/>
    <w:rsid w:val="00463A38"/>
    <w:rsid w:val="00463AF9"/>
    <w:rsid w:val="00463C0F"/>
    <w:rsid w:val="00463DC3"/>
    <w:rsid w:val="00463ED1"/>
    <w:rsid w:val="00464057"/>
    <w:rsid w:val="00464201"/>
    <w:rsid w:val="004642D6"/>
    <w:rsid w:val="0046444E"/>
    <w:rsid w:val="004644E7"/>
    <w:rsid w:val="00464B3F"/>
    <w:rsid w:val="00464BA1"/>
    <w:rsid w:val="00464C2E"/>
    <w:rsid w:val="00464CD1"/>
    <w:rsid w:val="00465299"/>
    <w:rsid w:val="00465452"/>
    <w:rsid w:val="00465539"/>
    <w:rsid w:val="004658DF"/>
    <w:rsid w:val="00465F27"/>
    <w:rsid w:val="00466251"/>
    <w:rsid w:val="00466402"/>
    <w:rsid w:val="004666E5"/>
    <w:rsid w:val="00466A0F"/>
    <w:rsid w:val="00466A25"/>
    <w:rsid w:val="00466BB4"/>
    <w:rsid w:val="00466CDF"/>
    <w:rsid w:val="00466E4D"/>
    <w:rsid w:val="00466E53"/>
    <w:rsid w:val="00466EB0"/>
    <w:rsid w:val="00466F0D"/>
    <w:rsid w:val="00466F35"/>
    <w:rsid w:val="00467082"/>
    <w:rsid w:val="004670AE"/>
    <w:rsid w:val="0046748B"/>
    <w:rsid w:val="00467720"/>
    <w:rsid w:val="0046775C"/>
    <w:rsid w:val="0046795B"/>
    <w:rsid w:val="00467B69"/>
    <w:rsid w:val="00467E47"/>
    <w:rsid w:val="00467FC8"/>
    <w:rsid w:val="004700BD"/>
    <w:rsid w:val="0047013C"/>
    <w:rsid w:val="00470202"/>
    <w:rsid w:val="00470657"/>
    <w:rsid w:val="004707D6"/>
    <w:rsid w:val="004707F5"/>
    <w:rsid w:val="00470819"/>
    <w:rsid w:val="0047085E"/>
    <w:rsid w:val="004708C0"/>
    <w:rsid w:val="004708E9"/>
    <w:rsid w:val="004709E0"/>
    <w:rsid w:val="00470BB2"/>
    <w:rsid w:val="00470D85"/>
    <w:rsid w:val="0047115F"/>
    <w:rsid w:val="00471332"/>
    <w:rsid w:val="00471598"/>
    <w:rsid w:val="004715CB"/>
    <w:rsid w:val="0047166E"/>
    <w:rsid w:val="004716BF"/>
    <w:rsid w:val="00471863"/>
    <w:rsid w:val="00471B93"/>
    <w:rsid w:val="00471F00"/>
    <w:rsid w:val="0047202C"/>
    <w:rsid w:val="00472095"/>
    <w:rsid w:val="00472121"/>
    <w:rsid w:val="004722F5"/>
    <w:rsid w:val="00472486"/>
    <w:rsid w:val="00472768"/>
    <w:rsid w:val="004727DB"/>
    <w:rsid w:val="00472834"/>
    <w:rsid w:val="00472EFB"/>
    <w:rsid w:val="00472F04"/>
    <w:rsid w:val="00472FE1"/>
    <w:rsid w:val="00473145"/>
    <w:rsid w:val="00473146"/>
    <w:rsid w:val="004731E7"/>
    <w:rsid w:val="0047333C"/>
    <w:rsid w:val="00473384"/>
    <w:rsid w:val="004733DF"/>
    <w:rsid w:val="00473597"/>
    <w:rsid w:val="00473777"/>
    <w:rsid w:val="004737D9"/>
    <w:rsid w:val="0047396E"/>
    <w:rsid w:val="00473989"/>
    <w:rsid w:val="004739AD"/>
    <w:rsid w:val="00473A14"/>
    <w:rsid w:val="00473A65"/>
    <w:rsid w:val="00473A7E"/>
    <w:rsid w:val="00473A92"/>
    <w:rsid w:val="00473A9F"/>
    <w:rsid w:val="00473B2D"/>
    <w:rsid w:val="00473D99"/>
    <w:rsid w:val="00473E78"/>
    <w:rsid w:val="00473F57"/>
    <w:rsid w:val="00474040"/>
    <w:rsid w:val="004741FA"/>
    <w:rsid w:val="00474472"/>
    <w:rsid w:val="0047458F"/>
    <w:rsid w:val="004745A9"/>
    <w:rsid w:val="00474757"/>
    <w:rsid w:val="00474871"/>
    <w:rsid w:val="0047489D"/>
    <w:rsid w:val="004748F7"/>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9A9"/>
    <w:rsid w:val="00476A3C"/>
    <w:rsid w:val="00476A55"/>
    <w:rsid w:val="00476AD5"/>
    <w:rsid w:val="00476B68"/>
    <w:rsid w:val="00476CA1"/>
    <w:rsid w:val="00476D93"/>
    <w:rsid w:val="00477005"/>
    <w:rsid w:val="0047700C"/>
    <w:rsid w:val="00477495"/>
    <w:rsid w:val="004775A2"/>
    <w:rsid w:val="00477693"/>
    <w:rsid w:val="00477740"/>
    <w:rsid w:val="00477AC9"/>
    <w:rsid w:val="00477B46"/>
    <w:rsid w:val="00477C35"/>
    <w:rsid w:val="00477D88"/>
    <w:rsid w:val="00480148"/>
    <w:rsid w:val="00480330"/>
    <w:rsid w:val="0048047E"/>
    <w:rsid w:val="0048058B"/>
    <w:rsid w:val="0048076D"/>
    <w:rsid w:val="004808C0"/>
    <w:rsid w:val="00480C0F"/>
    <w:rsid w:val="00480DAC"/>
    <w:rsid w:val="00480E11"/>
    <w:rsid w:val="00480E84"/>
    <w:rsid w:val="00480EB6"/>
    <w:rsid w:val="00480ED4"/>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A76"/>
    <w:rsid w:val="00482C3A"/>
    <w:rsid w:val="00482CD4"/>
    <w:rsid w:val="00482D79"/>
    <w:rsid w:val="00482E73"/>
    <w:rsid w:val="00482F97"/>
    <w:rsid w:val="0048312B"/>
    <w:rsid w:val="00483261"/>
    <w:rsid w:val="0048328A"/>
    <w:rsid w:val="0048353A"/>
    <w:rsid w:val="004839D4"/>
    <w:rsid w:val="00483D39"/>
    <w:rsid w:val="00483E37"/>
    <w:rsid w:val="00483F7B"/>
    <w:rsid w:val="00483FA1"/>
    <w:rsid w:val="00484028"/>
    <w:rsid w:val="0048404B"/>
    <w:rsid w:val="004840F1"/>
    <w:rsid w:val="0048434D"/>
    <w:rsid w:val="00484377"/>
    <w:rsid w:val="004843B0"/>
    <w:rsid w:val="004843FF"/>
    <w:rsid w:val="0048448E"/>
    <w:rsid w:val="00484503"/>
    <w:rsid w:val="0048454E"/>
    <w:rsid w:val="00484568"/>
    <w:rsid w:val="00484BBB"/>
    <w:rsid w:val="00484C43"/>
    <w:rsid w:val="00484D60"/>
    <w:rsid w:val="00484D8E"/>
    <w:rsid w:val="00484DEB"/>
    <w:rsid w:val="00484E4A"/>
    <w:rsid w:val="0048502E"/>
    <w:rsid w:val="00485077"/>
    <w:rsid w:val="0048512A"/>
    <w:rsid w:val="004851B7"/>
    <w:rsid w:val="0048539B"/>
    <w:rsid w:val="00485820"/>
    <w:rsid w:val="004859F1"/>
    <w:rsid w:val="00485A84"/>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8F"/>
    <w:rsid w:val="00487453"/>
    <w:rsid w:val="004874E4"/>
    <w:rsid w:val="00487843"/>
    <w:rsid w:val="00487900"/>
    <w:rsid w:val="00487945"/>
    <w:rsid w:val="00487A97"/>
    <w:rsid w:val="00487AA4"/>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414A"/>
    <w:rsid w:val="00494294"/>
    <w:rsid w:val="00494510"/>
    <w:rsid w:val="0049461F"/>
    <w:rsid w:val="00494A85"/>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163"/>
    <w:rsid w:val="00497456"/>
    <w:rsid w:val="004974F0"/>
    <w:rsid w:val="00497557"/>
    <w:rsid w:val="004976D0"/>
    <w:rsid w:val="004977BD"/>
    <w:rsid w:val="00497853"/>
    <w:rsid w:val="00497B79"/>
    <w:rsid w:val="00497BBF"/>
    <w:rsid w:val="00497FD0"/>
    <w:rsid w:val="004A014C"/>
    <w:rsid w:val="004A0471"/>
    <w:rsid w:val="004A047A"/>
    <w:rsid w:val="004A0565"/>
    <w:rsid w:val="004A06E5"/>
    <w:rsid w:val="004A0763"/>
    <w:rsid w:val="004A07C6"/>
    <w:rsid w:val="004A09F2"/>
    <w:rsid w:val="004A0AA8"/>
    <w:rsid w:val="004A0BD4"/>
    <w:rsid w:val="004A0CDE"/>
    <w:rsid w:val="004A0DA7"/>
    <w:rsid w:val="004A138C"/>
    <w:rsid w:val="004A14C2"/>
    <w:rsid w:val="004A1547"/>
    <w:rsid w:val="004A15AD"/>
    <w:rsid w:val="004A163D"/>
    <w:rsid w:val="004A166D"/>
    <w:rsid w:val="004A16FA"/>
    <w:rsid w:val="004A1A8C"/>
    <w:rsid w:val="004A1EA4"/>
    <w:rsid w:val="004A1EB6"/>
    <w:rsid w:val="004A1F69"/>
    <w:rsid w:val="004A1FE4"/>
    <w:rsid w:val="004A2103"/>
    <w:rsid w:val="004A21D9"/>
    <w:rsid w:val="004A2211"/>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B49"/>
    <w:rsid w:val="004A3C20"/>
    <w:rsid w:val="004A3CB5"/>
    <w:rsid w:val="004A3D73"/>
    <w:rsid w:val="004A3DC9"/>
    <w:rsid w:val="004A3E78"/>
    <w:rsid w:val="004A405B"/>
    <w:rsid w:val="004A4551"/>
    <w:rsid w:val="004A4572"/>
    <w:rsid w:val="004A4592"/>
    <w:rsid w:val="004A45FD"/>
    <w:rsid w:val="004A4640"/>
    <w:rsid w:val="004A537D"/>
    <w:rsid w:val="004A55FC"/>
    <w:rsid w:val="004A5878"/>
    <w:rsid w:val="004A58B4"/>
    <w:rsid w:val="004A5B85"/>
    <w:rsid w:val="004A5CB7"/>
    <w:rsid w:val="004A5CE0"/>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11D6"/>
    <w:rsid w:val="004B14C8"/>
    <w:rsid w:val="004B16D4"/>
    <w:rsid w:val="004B1731"/>
    <w:rsid w:val="004B17EF"/>
    <w:rsid w:val="004B19D1"/>
    <w:rsid w:val="004B1A65"/>
    <w:rsid w:val="004B1BFD"/>
    <w:rsid w:val="004B1C04"/>
    <w:rsid w:val="004B1CB5"/>
    <w:rsid w:val="004B1EC2"/>
    <w:rsid w:val="004B220B"/>
    <w:rsid w:val="004B23AD"/>
    <w:rsid w:val="004B249C"/>
    <w:rsid w:val="004B2965"/>
    <w:rsid w:val="004B297D"/>
    <w:rsid w:val="004B2D56"/>
    <w:rsid w:val="004B2DEA"/>
    <w:rsid w:val="004B2EAA"/>
    <w:rsid w:val="004B2F10"/>
    <w:rsid w:val="004B2F4C"/>
    <w:rsid w:val="004B31D1"/>
    <w:rsid w:val="004B323C"/>
    <w:rsid w:val="004B3265"/>
    <w:rsid w:val="004B3448"/>
    <w:rsid w:val="004B3498"/>
    <w:rsid w:val="004B3545"/>
    <w:rsid w:val="004B39E0"/>
    <w:rsid w:val="004B3DA0"/>
    <w:rsid w:val="004B40E5"/>
    <w:rsid w:val="004B4224"/>
    <w:rsid w:val="004B4297"/>
    <w:rsid w:val="004B42A3"/>
    <w:rsid w:val="004B44BC"/>
    <w:rsid w:val="004B44C6"/>
    <w:rsid w:val="004B4647"/>
    <w:rsid w:val="004B48D9"/>
    <w:rsid w:val="004B4CA7"/>
    <w:rsid w:val="004B4F23"/>
    <w:rsid w:val="004B506C"/>
    <w:rsid w:val="004B5242"/>
    <w:rsid w:val="004B52F1"/>
    <w:rsid w:val="004B5395"/>
    <w:rsid w:val="004B53B9"/>
    <w:rsid w:val="004B53E5"/>
    <w:rsid w:val="004B5662"/>
    <w:rsid w:val="004B5665"/>
    <w:rsid w:val="004B5756"/>
    <w:rsid w:val="004B58A1"/>
    <w:rsid w:val="004B5AD7"/>
    <w:rsid w:val="004B5B11"/>
    <w:rsid w:val="004B5D50"/>
    <w:rsid w:val="004B5EA4"/>
    <w:rsid w:val="004B5FB0"/>
    <w:rsid w:val="004B6137"/>
    <w:rsid w:val="004B6598"/>
    <w:rsid w:val="004B6758"/>
    <w:rsid w:val="004B6A0B"/>
    <w:rsid w:val="004B6B25"/>
    <w:rsid w:val="004B6CD6"/>
    <w:rsid w:val="004B6EC3"/>
    <w:rsid w:val="004B706C"/>
    <w:rsid w:val="004B7077"/>
    <w:rsid w:val="004B723B"/>
    <w:rsid w:val="004B7257"/>
    <w:rsid w:val="004B7455"/>
    <w:rsid w:val="004B74FF"/>
    <w:rsid w:val="004B7A3D"/>
    <w:rsid w:val="004B7CE4"/>
    <w:rsid w:val="004B7D82"/>
    <w:rsid w:val="004B7E4A"/>
    <w:rsid w:val="004B7F0C"/>
    <w:rsid w:val="004B7F70"/>
    <w:rsid w:val="004B7FCD"/>
    <w:rsid w:val="004B7FD4"/>
    <w:rsid w:val="004C0298"/>
    <w:rsid w:val="004C02C5"/>
    <w:rsid w:val="004C0401"/>
    <w:rsid w:val="004C05A0"/>
    <w:rsid w:val="004C0642"/>
    <w:rsid w:val="004C076F"/>
    <w:rsid w:val="004C0787"/>
    <w:rsid w:val="004C085E"/>
    <w:rsid w:val="004C0920"/>
    <w:rsid w:val="004C09EF"/>
    <w:rsid w:val="004C0C49"/>
    <w:rsid w:val="004C0D97"/>
    <w:rsid w:val="004C0EB4"/>
    <w:rsid w:val="004C1096"/>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EFA"/>
    <w:rsid w:val="004C2F17"/>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507"/>
    <w:rsid w:val="004C4558"/>
    <w:rsid w:val="004C45E6"/>
    <w:rsid w:val="004C47A0"/>
    <w:rsid w:val="004C483D"/>
    <w:rsid w:val="004C49AC"/>
    <w:rsid w:val="004C49EA"/>
    <w:rsid w:val="004C4B5A"/>
    <w:rsid w:val="004C4C95"/>
    <w:rsid w:val="004C4D15"/>
    <w:rsid w:val="004C4FCA"/>
    <w:rsid w:val="004C50FD"/>
    <w:rsid w:val="004C53F0"/>
    <w:rsid w:val="004C5541"/>
    <w:rsid w:val="004C55C5"/>
    <w:rsid w:val="004C5950"/>
    <w:rsid w:val="004C5C6F"/>
    <w:rsid w:val="004C5CFF"/>
    <w:rsid w:val="004C5D81"/>
    <w:rsid w:val="004C5EF1"/>
    <w:rsid w:val="004C6064"/>
    <w:rsid w:val="004C6099"/>
    <w:rsid w:val="004C6195"/>
    <w:rsid w:val="004C61C7"/>
    <w:rsid w:val="004C646B"/>
    <w:rsid w:val="004C6B0A"/>
    <w:rsid w:val="004C6C54"/>
    <w:rsid w:val="004C6DA5"/>
    <w:rsid w:val="004C7010"/>
    <w:rsid w:val="004C7090"/>
    <w:rsid w:val="004C726F"/>
    <w:rsid w:val="004C73F2"/>
    <w:rsid w:val="004C7566"/>
    <w:rsid w:val="004C7658"/>
    <w:rsid w:val="004C77AD"/>
    <w:rsid w:val="004C7833"/>
    <w:rsid w:val="004C795A"/>
    <w:rsid w:val="004C7A6B"/>
    <w:rsid w:val="004C7BFA"/>
    <w:rsid w:val="004C7C93"/>
    <w:rsid w:val="004C7E6F"/>
    <w:rsid w:val="004C7F93"/>
    <w:rsid w:val="004C7FA2"/>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FB4"/>
    <w:rsid w:val="004D1091"/>
    <w:rsid w:val="004D11E6"/>
    <w:rsid w:val="004D173F"/>
    <w:rsid w:val="004D17E2"/>
    <w:rsid w:val="004D18F8"/>
    <w:rsid w:val="004D1BD5"/>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8C2"/>
    <w:rsid w:val="004D3A72"/>
    <w:rsid w:val="004D3BE9"/>
    <w:rsid w:val="004D3C84"/>
    <w:rsid w:val="004D3EE5"/>
    <w:rsid w:val="004D4084"/>
    <w:rsid w:val="004D4162"/>
    <w:rsid w:val="004D41DC"/>
    <w:rsid w:val="004D467B"/>
    <w:rsid w:val="004D469F"/>
    <w:rsid w:val="004D480A"/>
    <w:rsid w:val="004D49C9"/>
    <w:rsid w:val="004D4C00"/>
    <w:rsid w:val="004D4D5F"/>
    <w:rsid w:val="004D4D73"/>
    <w:rsid w:val="004D4FBD"/>
    <w:rsid w:val="004D4FC0"/>
    <w:rsid w:val="004D504C"/>
    <w:rsid w:val="004D5324"/>
    <w:rsid w:val="004D5768"/>
    <w:rsid w:val="004D5787"/>
    <w:rsid w:val="004D5954"/>
    <w:rsid w:val="004D5B04"/>
    <w:rsid w:val="004D5CE7"/>
    <w:rsid w:val="004D5E9E"/>
    <w:rsid w:val="004D6053"/>
    <w:rsid w:val="004D60A4"/>
    <w:rsid w:val="004D6381"/>
    <w:rsid w:val="004D65CA"/>
    <w:rsid w:val="004D66A2"/>
    <w:rsid w:val="004D6798"/>
    <w:rsid w:val="004D698B"/>
    <w:rsid w:val="004D6999"/>
    <w:rsid w:val="004D6A0F"/>
    <w:rsid w:val="004D6B78"/>
    <w:rsid w:val="004D6BE6"/>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401"/>
    <w:rsid w:val="004E14B4"/>
    <w:rsid w:val="004E15F2"/>
    <w:rsid w:val="004E1780"/>
    <w:rsid w:val="004E1C44"/>
    <w:rsid w:val="004E1D94"/>
    <w:rsid w:val="004E1EEF"/>
    <w:rsid w:val="004E2390"/>
    <w:rsid w:val="004E25F5"/>
    <w:rsid w:val="004E26B0"/>
    <w:rsid w:val="004E27B0"/>
    <w:rsid w:val="004E280F"/>
    <w:rsid w:val="004E2892"/>
    <w:rsid w:val="004E2B3B"/>
    <w:rsid w:val="004E2DA7"/>
    <w:rsid w:val="004E3080"/>
    <w:rsid w:val="004E310B"/>
    <w:rsid w:val="004E330D"/>
    <w:rsid w:val="004E33A9"/>
    <w:rsid w:val="004E343D"/>
    <w:rsid w:val="004E34F8"/>
    <w:rsid w:val="004E362B"/>
    <w:rsid w:val="004E3681"/>
    <w:rsid w:val="004E39C8"/>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DE1"/>
    <w:rsid w:val="004E5E43"/>
    <w:rsid w:val="004E6034"/>
    <w:rsid w:val="004E60EC"/>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441"/>
    <w:rsid w:val="004F04BD"/>
    <w:rsid w:val="004F06AF"/>
    <w:rsid w:val="004F090E"/>
    <w:rsid w:val="004F0A3B"/>
    <w:rsid w:val="004F0AF4"/>
    <w:rsid w:val="004F0C9E"/>
    <w:rsid w:val="004F0DB4"/>
    <w:rsid w:val="004F0DF7"/>
    <w:rsid w:val="004F0E04"/>
    <w:rsid w:val="004F0E67"/>
    <w:rsid w:val="004F105A"/>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A4C"/>
    <w:rsid w:val="004F3B71"/>
    <w:rsid w:val="004F3E07"/>
    <w:rsid w:val="004F3FE5"/>
    <w:rsid w:val="004F4152"/>
    <w:rsid w:val="004F422F"/>
    <w:rsid w:val="004F42CA"/>
    <w:rsid w:val="004F42E3"/>
    <w:rsid w:val="004F4370"/>
    <w:rsid w:val="004F4577"/>
    <w:rsid w:val="004F47BD"/>
    <w:rsid w:val="004F4D4D"/>
    <w:rsid w:val="004F4D69"/>
    <w:rsid w:val="004F4F7A"/>
    <w:rsid w:val="004F50A6"/>
    <w:rsid w:val="004F5154"/>
    <w:rsid w:val="004F51DA"/>
    <w:rsid w:val="004F53AC"/>
    <w:rsid w:val="004F5507"/>
    <w:rsid w:val="004F552B"/>
    <w:rsid w:val="004F5835"/>
    <w:rsid w:val="004F5A1F"/>
    <w:rsid w:val="004F5A7E"/>
    <w:rsid w:val="004F5B68"/>
    <w:rsid w:val="004F5ED2"/>
    <w:rsid w:val="004F5F41"/>
    <w:rsid w:val="004F639D"/>
    <w:rsid w:val="004F6441"/>
    <w:rsid w:val="004F661C"/>
    <w:rsid w:val="004F66A4"/>
    <w:rsid w:val="004F6831"/>
    <w:rsid w:val="004F6A9C"/>
    <w:rsid w:val="004F6AB9"/>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7B"/>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9FC"/>
    <w:rsid w:val="00502BE3"/>
    <w:rsid w:val="0050305D"/>
    <w:rsid w:val="005030A8"/>
    <w:rsid w:val="005030AB"/>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124"/>
    <w:rsid w:val="005051DD"/>
    <w:rsid w:val="005052E9"/>
    <w:rsid w:val="00505599"/>
    <w:rsid w:val="005055C7"/>
    <w:rsid w:val="005055F8"/>
    <w:rsid w:val="0050589C"/>
    <w:rsid w:val="00505D51"/>
    <w:rsid w:val="00505F6C"/>
    <w:rsid w:val="00505F6E"/>
    <w:rsid w:val="00506148"/>
    <w:rsid w:val="0050642E"/>
    <w:rsid w:val="005065C4"/>
    <w:rsid w:val="00506D5C"/>
    <w:rsid w:val="00507128"/>
    <w:rsid w:val="005072C6"/>
    <w:rsid w:val="00507469"/>
    <w:rsid w:val="005077E0"/>
    <w:rsid w:val="00507C55"/>
    <w:rsid w:val="00507E10"/>
    <w:rsid w:val="00507F03"/>
    <w:rsid w:val="00507FBC"/>
    <w:rsid w:val="00507FE7"/>
    <w:rsid w:val="005101FB"/>
    <w:rsid w:val="00510258"/>
    <w:rsid w:val="00510587"/>
    <w:rsid w:val="00510ABC"/>
    <w:rsid w:val="00510CD9"/>
    <w:rsid w:val="00510DEB"/>
    <w:rsid w:val="00510EFA"/>
    <w:rsid w:val="00510F35"/>
    <w:rsid w:val="00510FEC"/>
    <w:rsid w:val="0051101D"/>
    <w:rsid w:val="00511079"/>
    <w:rsid w:val="00511411"/>
    <w:rsid w:val="00511663"/>
    <w:rsid w:val="00511B3E"/>
    <w:rsid w:val="00511C34"/>
    <w:rsid w:val="00511C58"/>
    <w:rsid w:val="00511C65"/>
    <w:rsid w:val="00511CDF"/>
    <w:rsid w:val="0051239F"/>
    <w:rsid w:val="005125F2"/>
    <w:rsid w:val="00512829"/>
    <w:rsid w:val="0051287E"/>
    <w:rsid w:val="0051288F"/>
    <w:rsid w:val="00512AC4"/>
    <w:rsid w:val="00512ACF"/>
    <w:rsid w:val="00512B0C"/>
    <w:rsid w:val="00512B8F"/>
    <w:rsid w:val="00512C15"/>
    <w:rsid w:val="00512C9B"/>
    <w:rsid w:val="00512DEF"/>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4BA"/>
    <w:rsid w:val="005146BB"/>
    <w:rsid w:val="00514731"/>
    <w:rsid w:val="005148D4"/>
    <w:rsid w:val="00514BB0"/>
    <w:rsid w:val="00514C91"/>
    <w:rsid w:val="00514DFC"/>
    <w:rsid w:val="00514E81"/>
    <w:rsid w:val="00514F2F"/>
    <w:rsid w:val="00514FEA"/>
    <w:rsid w:val="005150FD"/>
    <w:rsid w:val="0051530E"/>
    <w:rsid w:val="005153CE"/>
    <w:rsid w:val="005153F9"/>
    <w:rsid w:val="005154B4"/>
    <w:rsid w:val="005155BE"/>
    <w:rsid w:val="00515681"/>
    <w:rsid w:val="005158C1"/>
    <w:rsid w:val="005158E7"/>
    <w:rsid w:val="00515998"/>
    <w:rsid w:val="00515CF0"/>
    <w:rsid w:val="005160CF"/>
    <w:rsid w:val="0051612D"/>
    <w:rsid w:val="00516176"/>
    <w:rsid w:val="005161BC"/>
    <w:rsid w:val="00516241"/>
    <w:rsid w:val="005165B8"/>
    <w:rsid w:val="00516827"/>
    <w:rsid w:val="0051696E"/>
    <w:rsid w:val="00516F44"/>
    <w:rsid w:val="00516FB6"/>
    <w:rsid w:val="00516FD9"/>
    <w:rsid w:val="0051701F"/>
    <w:rsid w:val="00517205"/>
    <w:rsid w:val="0051737B"/>
    <w:rsid w:val="005173CD"/>
    <w:rsid w:val="005173CE"/>
    <w:rsid w:val="0051791D"/>
    <w:rsid w:val="00517A3A"/>
    <w:rsid w:val="00517B26"/>
    <w:rsid w:val="00517DD4"/>
    <w:rsid w:val="00517F68"/>
    <w:rsid w:val="005201CC"/>
    <w:rsid w:val="00520201"/>
    <w:rsid w:val="00520590"/>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A44"/>
    <w:rsid w:val="00523AB3"/>
    <w:rsid w:val="00523B51"/>
    <w:rsid w:val="00523C89"/>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6F3"/>
    <w:rsid w:val="00525804"/>
    <w:rsid w:val="00525AA8"/>
    <w:rsid w:val="00525AFE"/>
    <w:rsid w:val="00525B6E"/>
    <w:rsid w:val="00525CCA"/>
    <w:rsid w:val="00525D13"/>
    <w:rsid w:val="00525E42"/>
    <w:rsid w:val="00526113"/>
    <w:rsid w:val="0052628B"/>
    <w:rsid w:val="005262B7"/>
    <w:rsid w:val="005265A3"/>
    <w:rsid w:val="005266B6"/>
    <w:rsid w:val="00526783"/>
    <w:rsid w:val="005268BB"/>
    <w:rsid w:val="005268D9"/>
    <w:rsid w:val="00526A86"/>
    <w:rsid w:val="00526E43"/>
    <w:rsid w:val="005270D0"/>
    <w:rsid w:val="0052712A"/>
    <w:rsid w:val="005271C9"/>
    <w:rsid w:val="005271DF"/>
    <w:rsid w:val="005272F9"/>
    <w:rsid w:val="00527505"/>
    <w:rsid w:val="0052773A"/>
    <w:rsid w:val="00527DCB"/>
    <w:rsid w:val="00527E74"/>
    <w:rsid w:val="00527FB1"/>
    <w:rsid w:val="0053007F"/>
    <w:rsid w:val="005301C1"/>
    <w:rsid w:val="00530271"/>
    <w:rsid w:val="00530423"/>
    <w:rsid w:val="00530658"/>
    <w:rsid w:val="005306F2"/>
    <w:rsid w:val="00530C49"/>
    <w:rsid w:val="00530CDC"/>
    <w:rsid w:val="00530DA0"/>
    <w:rsid w:val="00530FA8"/>
    <w:rsid w:val="0053107E"/>
    <w:rsid w:val="005312CB"/>
    <w:rsid w:val="0053132D"/>
    <w:rsid w:val="00531464"/>
    <w:rsid w:val="005314BA"/>
    <w:rsid w:val="0053150E"/>
    <w:rsid w:val="00531533"/>
    <w:rsid w:val="0053162F"/>
    <w:rsid w:val="00531777"/>
    <w:rsid w:val="005317AB"/>
    <w:rsid w:val="00531ACE"/>
    <w:rsid w:val="00531AF6"/>
    <w:rsid w:val="00531F67"/>
    <w:rsid w:val="00531FBC"/>
    <w:rsid w:val="00532294"/>
    <w:rsid w:val="0053231E"/>
    <w:rsid w:val="00532621"/>
    <w:rsid w:val="00532727"/>
    <w:rsid w:val="00532796"/>
    <w:rsid w:val="0053281C"/>
    <w:rsid w:val="005329D3"/>
    <w:rsid w:val="00532AAB"/>
    <w:rsid w:val="00532AD0"/>
    <w:rsid w:val="0053311D"/>
    <w:rsid w:val="00533132"/>
    <w:rsid w:val="00533496"/>
    <w:rsid w:val="005334D7"/>
    <w:rsid w:val="005336BA"/>
    <w:rsid w:val="005339F8"/>
    <w:rsid w:val="00533A5E"/>
    <w:rsid w:val="00533B93"/>
    <w:rsid w:val="00533C24"/>
    <w:rsid w:val="00533EA8"/>
    <w:rsid w:val="00533EB1"/>
    <w:rsid w:val="00533FE5"/>
    <w:rsid w:val="0053403D"/>
    <w:rsid w:val="005340C9"/>
    <w:rsid w:val="00534219"/>
    <w:rsid w:val="00534465"/>
    <w:rsid w:val="005344A2"/>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B44"/>
    <w:rsid w:val="00537BD9"/>
    <w:rsid w:val="005403DD"/>
    <w:rsid w:val="00540490"/>
    <w:rsid w:val="00540577"/>
    <w:rsid w:val="00540AC2"/>
    <w:rsid w:val="00540BFC"/>
    <w:rsid w:val="00540DC7"/>
    <w:rsid w:val="00540EF4"/>
    <w:rsid w:val="00541086"/>
    <w:rsid w:val="00541270"/>
    <w:rsid w:val="005412BD"/>
    <w:rsid w:val="005413AA"/>
    <w:rsid w:val="005413B6"/>
    <w:rsid w:val="005414CE"/>
    <w:rsid w:val="005415CA"/>
    <w:rsid w:val="0054169E"/>
    <w:rsid w:val="00541896"/>
    <w:rsid w:val="0054195A"/>
    <w:rsid w:val="00541F4B"/>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FAA"/>
    <w:rsid w:val="00542FB6"/>
    <w:rsid w:val="0054312C"/>
    <w:rsid w:val="005431F5"/>
    <w:rsid w:val="0054326A"/>
    <w:rsid w:val="005433FA"/>
    <w:rsid w:val="00543406"/>
    <w:rsid w:val="00543707"/>
    <w:rsid w:val="005437A6"/>
    <w:rsid w:val="005439D2"/>
    <w:rsid w:val="00543EBB"/>
    <w:rsid w:val="00544213"/>
    <w:rsid w:val="005443AA"/>
    <w:rsid w:val="005445DA"/>
    <w:rsid w:val="005446A0"/>
    <w:rsid w:val="0054486D"/>
    <w:rsid w:val="00544BA7"/>
    <w:rsid w:val="00544BD4"/>
    <w:rsid w:val="00544CB2"/>
    <w:rsid w:val="00544DA8"/>
    <w:rsid w:val="00544E5D"/>
    <w:rsid w:val="00544EFE"/>
    <w:rsid w:val="00544F20"/>
    <w:rsid w:val="00544FF3"/>
    <w:rsid w:val="005453F3"/>
    <w:rsid w:val="00545549"/>
    <w:rsid w:val="005455D4"/>
    <w:rsid w:val="00545721"/>
    <w:rsid w:val="00545BF8"/>
    <w:rsid w:val="00545E5C"/>
    <w:rsid w:val="00545E82"/>
    <w:rsid w:val="00545EA2"/>
    <w:rsid w:val="00545ED9"/>
    <w:rsid w:val="0054628F"/>
    <w:rsid w:val="005462B1"/>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2E5"/>
    <w:rsid w:val="00550333"/>
    <w:rsid w:val="0055043B"/>
    <w:rsid w:val="005504DB"/>
    <w:rsid w:val="005508B2"/>
    <w:rsid w:val="0055099A"/>
    <w:rsid w:val="00550A53"/>
    <w:rsid w:val="00550B4A"/>
    <w:rsid w:val="00550B81"/>
    <w:rsid w:val="00550D16"/>
    <w:rsid w:val="00550F53"/>
    <w:rsid w:val="00550F92"/>
    <w:rsid w:val="00550FE7"/>
    <w:rsid w:val="005511DA"/>
    <w:rsid w:val="005513FB"/>
    <w:rsid w:val="00551464"/>
    <w:rsid w:val="005514EC"/>
    <w:rsid w:val="00551833"/>
    <w:rsid w:val="005518ED"/>
    <w:rsid w:val="00551AC4"/>
    <w:rsid w:val="00551B1D"/>
    <w:rsid w:val="00551D8F"/>
    <w:rsid w:val="00552093"/>
    <w:rsid w:val="005520E1"/>
    <w:rsid w:val="0055222D"/>
    <w:rsid w:val="005524DF"/>
    <w:rsid w:val="00552593"/>
    <w:rsid w:val="00552613"/>
    <w:rsid w:val="005528BF"/>
    <w:rsid w:val="00552A32"/>
    <w:rsid w:val="00552B0C"/>
    <w:rsid w:val="005530B7"/>
    <w:rsid w:val="005536DC"/>
    <w:rsid w:val="00553C3C"/>
    <w:rsid w:val="00554080"/>
    <w:rsid w:val="005540F2"/>
    <w:rsid w:val="005541DC"/>
    <w:rsid w:val="00554299"/>
    <w:rsid w:val="005543A3"/>
    <w:rsid w:val="005544FF"/>
    <w:rsid w:val="00554568"/>
    <w:rsid w:val="00554779"/>
    <w:rsid w:val="00554C21"/>
    <w:rsid w:val="00554C49"/>
    <w:rsid w:val="00554C4F"/>
    <w:rsid w:val="00554E06"/>
    <w:rsid w:val="00554E4B"/>
    <w:rsid w:val="00554F99"/>
    <w:rsid w:val="00554FB0"/>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7CD"/>
    <w:rsid w:val="00556A77"/>
    <w:rsid w:val="00556BA8"/>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7D"/>
    <w:rsid w:val="005606A4"/>
    <w:rsid w:val="005606E5"/>
    <w:rsid w:val="005607B8"/>
    <w:rsid w:val="005608AD"/>
    <w:rsid w:val="00560955"/>
    <w:rsid w:val="005609CA"/>
    <w:rsid w:val="00560C69"/>
    <w:rsid w:val="00560CF5"/>
    <w:rsid w:val="00560DD5"/>
    <w:rsid w:val="00560EFF"/>
    <w:rsid w:val="00561006"/>
    <w:rsid w:val="005612B1"/>
    <w:rsid w:val="00561340"/>
    <w:rsid w:val="0056149D"/>
    <w:rsid w:val="0056196E"/>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EA0"/>
    <w:rsid w:val="00563F16"/>
    <w:rsid w:val="00564118"/>
    <w:rsid w:val="0056415C"/>
    <w:rsid w:val="00564241"/>
    <w:rsid w:val="0056494C"/>
    <w:rsid w:val="005649BF"/>
    <w:rsid w:val="00564B81"/>
    <w:rsid w:val="00564C59"/>
    <w:rsid w:val="00564DCC"/>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36F"/>
    <w:rsid w:val="0056637F"/>
    <w:rsid w:val="00566551"/>
    <w:rsid w:val="005665C1"/>
    <w:rsid w:val="0056676E"/>
    <w:rsid w:val="0056683E"/>
    <w:rsid w:val="00566840"/>
    <w:rsid w:val="005670AA"/>
    <w:rsid w:val="005671F6"/>
    <w:rsid w:val="005673F3"/>
    <w:rsid w:val="00567415"/>
    <w:rsid w:val="00567449"/>
    <w:rsid w:val="00567610"/>
    <w:rsid w:val="00567618"/>
    <w:rsid w:val="005676A5"/>
    <w:rsid w:val="0056771A"/>
    <w:rsid w:val="00567950"/>
    <w:rsid w:val="00567EE0"/>
    <w:rsid w:val="0057036F"/>
    <w:rsid w:val="00570489"/>
    <w:rsid w:val="00570988"/>
    <w:rsid w:val="00570A11"/>
    <w:rsid w:val="00570BD9"/>
    <w:rsid w:val="00570D9F"/>
    <w:rsid w:val="00570DBE"/>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F5C"/>
    <w:rsid w:val="00572F96"/>
    <w:rsid w:val="00573138"/>
    <w:rsid w:val="005734A7"/>
    <w:rsid w:val="0057380B"/>
    <w:rsid w:val="005738EF"/>
    <w:rsid w:val="005739FD"/>
    <w:rsid w:val="00573B8F"/>
    <w:rsid w:val="00573C01"/>
    <w:rsid w:val="00573C3F"/>
    <w:rsid w:val="00573F02"/>
    <w:rsid w:val="005741F2"/>
    <w:rsid w:val="005742B2"/>
    <w:rsid w:val="005742D1"/>
    <w:rsid w:val="00574311"/>
    <w:rsid w:val="005746C4"/>
    <w:rsid w:val="005747CF"/>
    <w:rsid w:val="00574B50"/>
    <w:rsid w:val="00574BBC"/>
    <w:rsid w:val="00574C58"/>
    <w:rsid w:val="00574E65"/>
    <w:rsid w:val="00574F1B"/>
    <w:rsid w:val="00575108"/>
    <w:rsid w:val="0057563E"/>
    <w:rsid w:val="00575649"/>
    <w:rsid w:val="00575998"/>
    <w:rsid w:val="005759AB"/>
    <w:rsid w:val="00575C43"/>
    <w:rsid w:val="00576246"/>
    <w:rsid w:val="00576828"/>
    <w:rsid w:val="00576CBC"/>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CA6"/>
    <w:rsid w:val="00577D4E"/>
    <w:rsid w:val="00577D94"/>
    <w:rsid w:val="00580181"/>
    <w:rsid w:val="005802ED"/>
    <w:rsid w:val="00580422"/>
    <w:rsid w:val="005804C0"/>
    <w:rsid w:val="00580626"/>
    <w:rsid w:val="00580793"/>
    <w:rsid w:val="005809CF"/>
    <w:rsid w:val="00580A89"/>
    <w:rsid w:val="00580B00"/>
    <w:rsid w:val="00580B94"/>
    <w:rsid w:val="005811C1"/>
    <w:rsid w:val="00581470"/>
    <w:rsid w:val="0058150E"/>
    <w:rsid w:val="005815A3"/>
    <w:rsid w:val="0058181A"/>
    <w:rsid w:val="00581A2C"/>
    <w:rsid w:val="00581ADD"/>
    <w:rsid w:val="00581B62"/>
    <w:rsid w:val="00581BAD"/>
    <w:rsid w:val="00581CBD"/>
    <w:rsid w:val="00581D62"/>
    <w:rsid w:val="00581DF1"/>
    <w:rsid w:val="00581E69"/>
    <w:rsid w:val="00582087"/>
    <w:rsid w:val="005821DD"/>
    <w:rsid w:val="00582349"/>
    <w:rsid w:val="00582380"/>
    <w:rsid w:val="005828BF"/>
    <w:rsid w:val="00582CC7"/>
    <w:rsid w:val="00582D3C"/>
    <w:rsid w:val="00582F21"/>
    <w:rsid w:val="00582F40"/>
    <w:rsid w:val="00582F5D"/>
    <w:rsid w:val="00582FE3"/>
    <w:rsid w:val="0058300A"/>
    <w:rsid w:val="00583184"/>
    <w:rsid w:val="005831DD"/>
    <w:rsid w:val="00583298"/>
    <w:rsid w:val="005832D8"/>
    <w:rsid w:val="00583647"/>
    <w:rsid w:val="005837DA"/>
    <w:rsid w:val="005838C9"/>
    <w:rsid w:val="005838FA"/>
    <w:rsid w:val="00583B70"/>
    <w:rsid w:val="00583DF7"/>
    <w:rsid w:val="00583E80"/>
    <w:rsid w:val="00583FC0"/>
    <w:rsid w:val="00584000"/>
    <w:rsid w:val="0058416B"/>
    <w:rsid w:val="00584292"/>
    <w:rsid w:val="00584320"/>
    <w:rsid w:val="0058442C"/>
    <w:rsid w:val="005846D7"/>
    <w:rsid w:val="005849E7"/>
    <w:rsid w:val="00584ADD"/>
    <w:rsid w:val="00584CA6"/>
    <w:rsid w:val="00584CF2"/>
    <w:rsid w:val="00584DD4"/>
    <w:rsid w:val="00584E2A"/>
    <w:rsid w:val="00585046"/>
    <w:rsid w:val="00585232"/>
    <w:rsid w:val="00585419"/>
    <w:rsid w:val="00585484"/>
    <w:rsid w:val="005854CF"/>
    <w:rsid w:val="005855F7"/>
    <w:rsid w:val="00585667"/>
    <w:rsid w:val="00585AD4"/>
    <w:rsid w:val="00585ADB"/>
    <w:rsid w:val="00585BDC"/>
    <w:rsid w:val="00585D80"/>
    <w:rsid w:val="00585DEB"/>
    <w:rsid w:val="00585FC6"/>
    <w:rsid w:val="00586294"/>
    <w:rsid w:val="0058631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920"/>
    <w:rsid w:val="0058795E"/>
    <w:rsid w:val="00587EE0"/>
    <w:rsid w:val="00587F01"/>
    <w:rsid w:val="00587F7F"/>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511"/>
    <w:rsid w:val="00591666"/>
    <w:rsid w:val="0059191D"/>
    <w:rsid w:val="00591D73"/>
    <w:rsid w:val="00591E50"/>
    <w:rsid w:val="00591ECA"/>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34B"/>
    <w:rsid w:val="005945D8"/>
    <w:rsid w:val="0059460C"/>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92E"/>
    <w:rsid w:val="00596BBA"/>
    <w:rsid w:val="00596CD0"/>
    <w:rsid w:val="00596E28"/>
    <w:rsid w:val="00596F7B"/>
    <w:rsid w:val="00596FA6"/>
    <w:rsid w:val="00597039"/>
    <w:rsid w:val="005970A7"/>
    <w:rsid w:val="00597386"/>
    <w:rsid w:val="00597432"/>
    <w:rsid w:val="00597551"/>
    <w:rsid w:val="005975C4"/>
    <w:rsid w:val="005975FC"/>
    <w:rsid w:val="00597643"/>
    <w:rsid w:val="005977EF"/>
    <w:rsid w:val="005978AD"/>
    <w:rsid w:val="00597A06"/>
    <w:rsid w:val="00597ABE"/>
    <w:rsid w:val="00597B75"/>
    <w:rsid w:val="00597B76"/>
    <w:rsid w:val="00597D24"/>
    <w:rsid w:val="00597D9E"/>
    <w:rsid w:val="00597E33"/>
    <w:rsid w:val="00597ED8"/>
    <w:rsid w:val="005A02BC"/>
    <w:rsid w:val="005A033C"/>
    <w:rsid w:val="005A043A"/>
    <w:rsid w:val="005A0555"/>
    <w:rsid w:val="005A07DD"/>
    <w:rsid w:val="005A087A"/>
    <w:rsid w:val="005A09B2"/>
    <w:rsid w:val="005A0DF8"/>
    <w:rsid w:val="005A0DFC"/>
    <w:rsid w:val="005A14DF"/>
    <w:rsid w:val="005A1511"/>
    <w:rsid w:val="005A1613"/>
    <w:rsid w:val="005A17AE"/>
    <w:rsid w:val="005A1C30"/>
    <w:rsid w:val="005A22BD"/>
    <w:rsid w:val="005A23AD"/>
    <w:rsid w:val="005A2B20"/>
    <w:rsid w:val="005A2F5A"/>
    <w:rsid w:val="005A2FB7"/>
    <w:rsid w:val="005A2FE5"/>
    <w:rsid w:val="005A31FA"/>
    <w:rsid w:val="005A3281"/>
    <w:rsid w:val="005A3482"/>
    <w:rsid w:val="005A34D5"/>
    <w:rsid w:val="005A35DA"/>
    <w:rsid w:val="005A3917"/>
    <w:rsid w:val="005A3943"/>
    <w:rsid w:val="005A3B33"/>
    <w:rsid w:val="005A3C5E"/>
    <w:rsid w:val="005A3EF0"/>
    <w:rsid w:val="005A3EF7"/>
    <w:rsid w:val="005A3FB8"/>
    <w:rsid w:val="005A4172"/>
    <w:rsid w:val="005A431F"/>
    <w:rsid w:val="005A46AB"/>
    <w:rsid w:val="005A4857"/>
    <w:rsid w:val="005A4904"/>
    <w:rsid w:val="005A4A0C"/>
    <w:rsid w:val="005A4AE8"/>
    <w:rsid w:val="005A4D37"/>
    <w:rsid w:val="005A4E77"/>
    <w:rsid w:val="005A4E7F"/>
    <w:rsid w:val="005A5122"/>
    <w:rsid w:val="005A513C"/>
    <w:rsid w:val="005A5159"/>
    <w:rsid w:val="005A515A"/>
    <w:rsid w:val="005A51CC"/>
    <w:rsid w:val="005A54A4"/>
    <w:rsid w:val="005A5505"/>
    <w:rsid w:val="005A55FB"/>
    <w:rsid w:val="005A5892"/>
    <w:rsid w:val="005A58D3"/>
    <w:rsid w:val="005A5901"/>
    <w:rsid w:val="005A5965"/>
    <w:rsid w:val="005A59DA"/>
    <w:rsid w:val="005A5B7F"/>
    <w:rsid w:val="005A5CE4"/>
    <w:rsid w:val="005A5EC7"/>
    <w:rsid w:val="005A66C6"/>
    <w:rsid w:val="005A6752"/>
    <w:rsid w:val="005A6798"/>
    <w:rsid w:val="005A67B4"/>
    <w:rsid w:val="005A6843"/>
    <w:rsid w:val="005A68F9"/>
    <w:rsid w:val="005A6B53"/>
    <w:rsid w:val="005A6CEE"/>
    <w:rsid w:val="005A6F29"/>
    <w:rsid w:val="005A704D"/>
    <w:rsid w:val="005A71ED"/>
    <w:rsid w:val="005A7221"/>
    <w:rsid w:val="005A736A"/>
    <w:rsid w:val="005A737F"/>
    <w:rsid w:val="005A74BD"/>
    <w:rsid w:val="005A74BE"/>
    <w:rsid w:val="005A753A"/>
    <w:rsid w:val="005A75CA"/>
    <w:rsid w:val="005A772F"/>
    <w:rsid w:val="005A7989"/>
    <w:rsid w:val="005A79BC"/>
    <w:rsid w:val="005A7A06"/>
    <w:rsid w:val="005A7B1B"/>
    <w:rsid w:val="005A7C78"/>
    <w:rsid w:val="005B000F"/>
    <w:rsid w:val="005B0044"/>
    <w:rsid w:val="005B03D5"/>
    <w:rsid w:val="005B08E4"/>
    <w:rsid w:val="005B098F"/>
    <w:rsid w:val="005B10CF"/>
    <w:rsid w:val="005B12C5"/>
    <w:rsid w:val="005B12E1"/>
    <w:rsid w:val="005B186C"/>
    <w:rsid w:val="005B1ABB"/>
    <w:rsid w:val="005B1E6D"/>
    <w:rsid w:val="005B2130"/>
    <w:rsid w:val="005B2223"/>
    <w:rsid w:val="005B223C"/>
    <w:rsid w:val="005B22DD"/>
    <w:rsid w:val="005B23D3"/>
    <w:rsid w:val="005B24B1"/>
    <w:rsid w:val="005B2621"/>
    <w:rsid w:val="005B2767"/>
    <w:rsid w:val="005B299B"/>
    <w:rsid w:val="005B29A2"/>
    <w:rsid w:val="005B2BE1"/>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1C4"/>
    <w:rsid w:val="005B43D7"/>
    <w:rsid w:val="005B440D"/>
    <w:rsid w:val="005B448F"/>
    <w:rsid w:val="005B44F7"/>
    <w:rsid w:val="005B4584"/>
    <w:rsid w:val="005B478F"/>
    <w:rsid w:val="005B4B4C"/>
    <w:rsid w:val="005B512A"/>
    <w:rsid w:val="005B53CD"/>
    <w:rsid w:val="005B5578"/>
    <w:rsid w:val="005B5B24"/>
    <w:rsid w:val="005B5D26"/>
    <w:rsid w:val="005B5DCB"/>
    <w:rsid w:val="005B609E"/>
    <w:rsid w:val="005B61C5"/>
    <w:rsid w:val="005B635E"/>
    <w:rsid w:val="005B66ED"/>
    <w:rsid w:val="005B69A6"/>
    <w:rsid w:val="005B6C24"/>
    <w:rsid w:val="005B6DF6"/>
    <w:rsid w:val="005B710D"/>
    <w:rsid w:val="005B713D"/>
    <w:rsid w:val="005B7287"/>
    <w:rsid w:val="005B72DC"/>
    <w:rsid w:val="005B7311"/>
    <w:rsid w:val="005B7453"/>
    <w:rsid w:val="005B760F"/>
    <w:rsid w:val="005B7851"/>
    <w:rsid w:val="005B7A4B"/>
    <w:rsid w:val="005B7B7D"/>
    <w:rsid w:val="005C02A7"/>
    <w:rsid w:val="005C0818"/>
    <w:rsid w:val="005C0962"/>
    <w:rsid w:val="005C0AD5"/>
    <w:rsid w:val="005C0B7E"/>
    <w:rsid w:val="005C1316"/>
    <w:rsid w:val="005C1396"/>
    <w:rsid w:val="005C157A"/>
    <w:rsid w:val="005C16D2"/>
    <w:rsid w:val="005C1948"/>
    <w:rsid w:val="005C194C"/>
    <w:rsid w:val="005C1989"/>
    <w:rsid w:val="005C1B54"/>
    <w:rsid w:val="005C1D88"/>
    <w:rsid w:val="005C1DFA"/>
    <w:rsid w:val="005C2111"/>
    <w:rsid w:val="005C22F9"/>
    <w:rsid w:val="005C25FC"/>
    <w:rsid w:val="005C263C"/>
    <w:rsid w:val="005C2679"/>
    <w:rsid w:val="005C27CA"/>
    <w:rsid w:val="005C298C"/>
    <w:rsid w:val="005C2A2C"/>
    <w:rsid w:val="005C2E4A"/>
    <w:rsid w:val="005C2EFC"/>
    <w:rsid w:val="005C3186"/>
    <w:rsid w:val="005C332F"/>
    <w:rsid w:val="005C3473"/>
    <w:rsid w:val="005C3772"/>
    <w:rsid w:val="005C3795"/>
    <w:rsid w:val="005C3856"/>
    <w:rsid w:val="005C3A24"/>
    <w:rsid w:val="005C3B42"/>
    <w:rsid w:val="005C4058"/>
    <w:rsid w:val="005C41F1"/>
    <w:rsid w:val="005C41FD"/>
    <w:rsid w:val="005C4462"/>
    <w:rsid w:val="005C4466"/>
    <w:rsid w:val="005C47A1"/>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61F"/>
    <w:rsid w:val="005C6669"/>
    <w:rsid w:val="005C6875"/>
    <w:rsid w:val="005C6D2F"/>
    <w:rsid w:val="005C6EF4"/>
    <w:rsid w:val="005C6F59"/>
    <w:rsid w:val="005C6FF5"/>
    <w:rsid w:val="005C7133"/>
    <w:rsid w:val="005C717A"/>
    <w:rsid w:val="005C7279"/>
    <w:rsid w:val="005C7501"/>
    <w:rsid w:val="005C7649"/>
    <w:rsid w:val="005C76AF"/>
    <w:rsid w:val="005C77E3"/>
    <w:rsid w:val="005C7886"/>
    <w:rsid w:val="005C7F3E"/>
    <w:rsid w:val="005D01C5"/>
    <w:rsid w:val="005D03FC"/>
    <w:rsid w:val="005D059A"/>
    <w:rsid w:val="005D06AD"/>
    <w:rsid w:val="005D07C5"/>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9AA"/>
    <w:rsid w:val="005D1D7C"/>
    <w:rsid w:val="005D1FC7"/>
    <w:rsid w:val="005D21B7"/>
    <w:rsid w:val="005D21E6"/>
    <w:rsid w:val="005D2201"/>
    <w:rsid w:val="005D22F2"/>
    <w:rsid w:val="005D287C"/>
    <w:rsid w:val="005D2B10"/>
    <w:rsid w:val="005D2BFD"/>
    <w:rsid w:val="005D2DAD"/>
    <w:rsid w:val="005D2FEA"/>
    <w:rsid w:val="005D3944"/>
    <w:rsid w:val="005D3D09"/>
    <w:rsid w:val="005D3D90"/>
    <w:rsid w:val="005D427E"/>
    <w:rsid w:val="005D4302"/>
    <w:rsid w:val="005D4693"/>
    <w:rsid w:val="005D4731"/>
    <w:rsid w:val="005D4AB2"/>
    <w:rsid w:val="005D4C49"/>
    <w:rsid w:val="005D4E60"/>
    <w:rsid w:val="005D5129"/>
    <w:rsid w:val="005D5135"/>
    <w:rsid w:val="005D5314"/>
    <w:rsid w:val="005D5622"/>
    <w:rsid w:val="005D58D4"/>
    <w:rsid w:val="005D5997"/>
    <w:rsid w:val="005D5A20"/>
    <w:rsid w:val="005D5BF6"/>
    <w:rsid w:val="005D5D74"/>
    <w:rsid w:val="005D5DAC"/>
    <w:rsid w:val="005D5DF8"/>
    <w:rsid w:val="005D6044"/>
    <w:rsid w:val="005D609B"/>
    <w:rsid w:val="005D6290"/>
    <w:rsid w:val="005D680C"/>
    <w:rsid w:val="005D6A67"/>
    <w:rsid w:val="005D6B46"/>
    <w:rsid w:val="005D6B68"/>
    <w:rsid w:val="005D702D"/>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378"/>
    <w:rsid w:val="005E03B2"/>
    <w:rsid w:val="005E049F"/>
    <w:rsid w:val="005E04E8"/>
    <w:rsid w:val="005E0572"/>
    <w:rsid w:val="005E0709"/>
    <w:rsid w:val="005E0762"/>
    <w:rsid w:val="005E08C2"/>
    <w:rsid w:val="005E0984"/>
    <w:rsid w:val="005E0999"/>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CA"/>
    <w:rsid w:val="005E4048"/>
    <w:rsid w:val="005E41A2"/>
    <w:rsid w:val="005E41DC"/>
    <w:rsid w:val="005E43E6"/>
    <w:rsid w:val="005E492C"/>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684"/>
    <w:rsid w:val="005E7878"/>
    <w:rsid w:val="005E7879"/>
    <w:rsid w:val="005E7936"/>
    <w:rsid w:val="005E7B25"/>
    <w:rsid w:val="005E7C54"/>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30C7"/>
    <w:rsid w:val="005F31B5"/>
    <w:rsid w:val="005F3352"/>
    <w:rsid w:val="005F3420"/>
    <w:rsid w:val="005F343D"/>
    <w:rsid w:val="005F37B1"/>
    <w:rsid w:val="005F3874"/>
    <w:rsid w:val="005F3F14"/>
    <w:rsid w:val="005F3F16"/>
    <w:rsid w:val="005F412E"/>
    <w:rsid w:val="005F42EA"/>
    <w:rsid w:val="005F450A"/>
    <w:rsid w:val="005F4663"/>
    <w:rsid w:val="005F4686"/>
    <w:rsid w:val="005F470F"/>
    <w:rsid w:val="005F4951"/>
    <w:rsid w:val="005F4D62"/>
    <w:rsid w:val="005F4E51"/>
    <w:rsid w:val="005F4EFA"/>
    <w:rsid w:val="005F4FCA"/>
    <w:rsid w:val="005F5212"/>
    <w:rsid w:val="005F52B3"/>
    <w:rsid w:val="005F52BF"/>
    <w:rsid w:val="005F52CC"/>
    <w:rsid w:val="005F52D5"/>
    <w:rsid w:val="005F5410"/>
    <w:rsid w:val="005F58CE"/>
    <w:rsid w:val="005F5923"/>
    <w:rsid w:val="005F5BE3"/>
    <w:rsid w:val="005F5E6F"/>
    <w:rsid w:val="005F6264"/>
    <w:rsid w:val="005F62E5"/>
    <w:rsid w:val="005F6332"/>
    <w:rsid w:val="005F6510"/>
    <w:rsid w:val="005F651F"/>
    <w:rsid w:val="005F66C2"/>
    <w:rsid w:val="005F681C"/>
    <w:rsid w:val="005F6834"/>
    <w:rsid w:val="005F686F"/>
    <w:rsid w:val="005F6B0F"/>
    <w:rsid w:val="005F6BD4"/>
    <w:rsid w:val="005F6C77"/>
    <w:rsid w:val="005F6CC8"/>
    <w:rsid w:val="005F6ED9"/>
    <w:rsid w:val="005F6FAA"/>
    <w:rsid w:val="005F7168"/>
    <w:rsid w:val="005F7188"/>
    <w:rsid w:val="005F740A"/>
    <w:rsid w:val="005F769D"/>
    <w:rsid w:val="005F7985"/>
    <w:rsid w:val="005F7B53"/>
    <w:rsid w:val="005F7D62"/>
    <w:rsid w:val="006001D0"/>
    <w:rsid w:val="00600557"/>
    <w:rsid w:val="0060066D"/>
    <w:rsid w:val="00600733"/>
    <w:rsid w:val="00600812"/>
    <w:rsid w:val="00600928"/>
    <w:rsid w:val="00600BF0"/>
    <w:rsid w:val="00600CEB"/>
    <w:rsid w:val="00600F2A"/>
    <w:rsid w:val="0060112B"/>
    <w:rsid w:val="006011AE"/>
    <w:rsid w:val="00601417"/>
    <w:rsid w:val="00601519"/>
    <w:rsid w:val="006018A7"/>
    <w:rsid w:val="00601941"/>
    <w:rsid w:val="00601BC7"/>
    <w:rsid w:val="00601C6C"/>
    <w:rsid w:val="00601CBE"/>
    <w:rsid w:val="00601D2C"/>
    <w:rsid w:val="00601E65"/>
    <w:rsid w:val="00601EA1"/>
    <w:rsid w:val="0060208A"/>
    <w:rsid w:val="0060213A"/>
    <w:rsid w:val="006023C5"/>
    <w:rsid w:val="006025A1"/>
    <w:rsid w:val="006027A5"/>
    <w:rsid w:val="00602976"/>
    <w:rsid w:val="00602A78"/>
    <w:rsid w:val="00602A84"/>
    <w:rsid w:val="00602AA1"/>
    <w:rsid w:val="00602BF2"/>
    <w:rsid w:val="00602DB3"/>
    <w:rsid w:val="00602DC6"/>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67A"/>
    <w:rsid w:val="006057B1"/>
    <w:rsid w:val="00605A72"/>
    <w:rsid w:val="00605D15"/>
    <w:rsid w:val="00605E54"/>
    <w:rsid w:val="006060C2"/>
    <w:rsid w:val="00606243"/>
    <w:rsid w:val="0060642C"/>
    <w:rsid w:val="00606842"/>
    <w:rsid w:val="006068F6"/>
    <w:rsid w:val="006069BA"/>
    <w:rsid w:val="00606A26"/>
    <w:rsid w:val="00606D76"/>
    <w:rsid w:val="00606DF3"/>
    <w:rsid w:val="00606F6D"/>
    <w:rsid w:val="00607005"/>
    <w:rsid w:val="0060733A"/>
    <w:rsid w:val="006073B1"/>
    <w:rsid w:val="006073CB"/>
    <w:rsid w:val="00607492"/>
    <w:rsid w:val="00607655"/>
    <w:rsid w:val="00607682"/>
    <w:rsid w:val="00607D81"/>
    <w:rsid w:val="0061006D"/>
    <w:rsid w:val="006102D6"/>
    <w:rsid w:val="00610378"/>
    <w:rsid w:val="006103F8"/>
    <w:rsid w:val="0061052B"/>
    <w:rsid w:val="00610657"/>
    <w:rsid w:val="006106EF"/>
    <w:rsid w:val="00610747"/>
    <w:rsid w:val="006108F8"/>
    <w:rsid w:val="00610960"/>
    <w:rsid w:val="00610D22"/>
    <w:rsid w:val="00610E03"/>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B30"/>
    <w:rsid w:val="00616C23"/>
    <w:rsid w:val="00616EC8"/>
    <w:rsid w:val="00616F0D"/>
    <w:rsid w:val="00616F61"/>
    <w:rsid w:val="0061724C"/>
    <w:rsid w:val="00617518"/>
    <w:rsid w:val="00617624"/>
    <w:rsid w:val="00617642"/>
    <w:rsid w:val="00617806"/>
    <w:rsid w:val="00617C89"/>
    <w:rsid w:val="00620082"/>
    <w:rsid w:val="00620107"/>
    <w:rsid w:val="00620163"/>
    <w:rsid w:val="00620226"/>
    <w:rsid w:val="00620311"/>
    <w:rsid w:val="006203CC"/>
    <w:rsid w:val="00620A7F"/>
    <w:rsid w:val="00620EBB"/>
    <w:rsid w:val="006210EE"/>
    <w:rsid w:val="006212F4"/>
    <w:rsid w:val="00621354"/>
    <w:rsid w:val="0062152A"/>
    <w:rsid w:val="00621744"/>
    <w:rsid w:val="00621753"/>
    <w:rsid w:val="00621EAE"/>
    <w:rsid w:val="0062248F"/>
    <w:rsid w:val="006225A7"/>
    <w:rsid w:val="00622770"/>
    <w:rsid w:val="00622BC9"/>
    <w:rsid w:val="00622EAE"/>
    <w:rsid w:val="00623237"/>
    <w:rsid w:val="0062339F"/>
    <w:rsid w:val="006234CB"/>
    <w:rsid w:val="006234E1"/>
    <w:rsid w:val="00623583"/>
    <w:rsid w:val="006235A7"/>
    <w:rsid w:val="00623873"/>
    <w:rsid w:val="006239B8"/>
    <w:rsid w:val="00623FBC"/>
    <w:rsid w:val="00623FE9"/>
    <w:rsid w:val="00624007"/>
    <w:rsid w:val="0062462F"/>
    <w:rsid w:val="0062475B"/>
    <w:rsid w:val="0062498A"/>
    <w:rsid w:val="00624A3B"/>
    <w:rsid w:val="00624BA1"/>
    <w:rsid w:val="006252E0"/>
    <w:rsid w:val="00625454"/>
    <w:rsid w:val="006255C9"/>
    <w:rsid w:val="00625808"/>
    <w:rsid w:val="00625B51"/>
    <w:rsid w:val="00625D66"/>
    <w:rsid w:val="00626078"/>
    <w:rsid w:val="00626321"/>
    <w:rsid w:val="00626336"/>
    <w:rsid w:val="00626378"/>
    <w:rsid w:val="006263DC"/>
    <w:rsid w:val="0062660F"/>
    <w:rsid w:val="0062661B"/>
    <w:rsid w:val="00626669"/>
    <w:rsid w:val="00626889"/>
    <w:rsid w:val="00626906"/>
    <w:rsid w:val="00626B41"/>
    <w:rsid w:val="00626CB5"/>
    <w:rsid w:val="00626E77"/>
    <w:rsid w:val="00627246"/>
    <w:rsid w:val="006272F0"/>
    <w:rsid w:val="00627312"/>
    <w:rsid w:val="00627505"/>
    <w:rsid w:val="006277AA"/>
    <w:rsid w:val="00627832"/>
    <w:rsid w:val="0062794C"/>
    <w:rsid w:val="00627959"/>
    <w:rsid w:val="006279CD"/>
    <w:rsid w:val="00630118"/>
    <w:rsid w:val="006302C6"/>
    <w:rsid w:val="00630514"/>
    <w:rsid w:val="00630634"/>
    <w:rsid w:val="006306F6"/>
    <w:rsid w:val="00630797"/>
    <w:rsid w:val="00630800"/>
    <w:rsid w:val="00630837"/>
    <w:rsid w:val="00630A32"/>
    <w:rsid w:val="00630A9D"/>
    <w:rsid w:val="00630A9F"/>
    <w:rsid w:val="00630AC4"/>
    <w:rsid w:val="006310AE"/>
    <w:rsid w:val="0063167B"/>
    <w:rsid w:val="00631762"/>
    <w:rsid w:val="0063184E"/>
    <w:rsid w:val="00631887"/>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F2"/>
    <w:rsid w:val="00633EE6"/>
    <w:rsid w:val="00633EF5"/>
    <w:rsid w:val="00633F67"/>
    <w:rsid w:val="006342C6"/>
    <w:rsid w:val="0063451B"/>
    <w:rsid w:val="006345C3"/>
    <w:rsid w:val="00634786"/>
    <w:rsid w:val="00634843"/>
    <w:rsid w:val="00634A3D"/>
    <w:rsid w:val="00634CD4"/>
    <w:rsid w:val="00634E25"/>
    <w:rsid w:val="006350EF"/>
    <w:rsid w:val="0063513F"/>
    <w:rsid w:val="006351D6"/>
    <w:rsid w:val="00635246"/>
    <w:rsid w:val="0063530F"/>
    <w:rsid w:val="00635684"/>
    <w:rsid w:val="006356E5"/>
    <w:rsid w:val="006357B8"/>
    <w:rsid w:val="00635C31"/>
    <w:rsid w:val="00635CB5"/>
    <w:rsid w:val="00635F25"/>
    <w:rsid w:val="00635F7F"/>
    <w:rsid w:val="006362F9"/>
    <w:rsid w:val="00636419"/>
    <w:rsid w:val="006369A9"/>
    <w:rsid w:val="00636ADF"/>
    <w:rsid w:val="0063701E"/>
    <w:rsid w:val="00637099"/>
    <w:rsid w:val="00637111"/>
    <w:rsid w:val="00637186"/>
    <w:rsid w:val="006371DF"/>
    <w:rsid w:val="006373CD"/>
    <w:rsid w:val="00637448"/>
    <w:rsid w:val="0063751A"/>
    <w:rsid w:val="00637764"/>
    <w:rsid w:val="0063790A"/>
    <w:rsid w:val="00637B7A"/>
    <w:rsid w:val="00637E3D"/>
    <w:rsid w:val="00640157"/>
    <w:rsid w:val="00640213"/>
    <w:rsid w:val="006404F3"/>
    <w:rsid w:val="00640BDD"/>
    <w:rsid w:val="00640F50"/>
    <w:rsid w:val="00640F80"/>
    <w:rsid w:val="00641283"/>
    <w:rsid w:val="006413CF"/>
    <w:rsid w:val="00641413"/>
    <w:rsid w:val="00641465"/>
    <w:rsid w:val="006415AC"/>
    <w:rsid w:val="0064165D"/>
    <w:rsid w:val="00641A13"/>
    <w:rsid w:val="00641A3E"/>
    <w:rsid w:val="00641AA3"/>
    <w:rsid w:val="00641B29"/>
    <w:rsid w:val="00641B4B"/>
    <w:rsid w:val="00641CF1"/>
    <w:rsid w:val="00641E6E"/>
    <w:rsid w:val="00641E93"/>
    <w:rsid w:val="00641ED3"/>
    <w:rsid w:val="0064207B"/>
    <w:rsid w:val="006420A6"/>
    <w:rsid w:val="006421FE"/>
    <w:rsid w:val="00642274"/>
    <w:rsid w:val="00642510"/>
    <w:rsid w:val="006427EF"/>
    <w:rsid w:val="00642E8C"/>
    <w:rsid w:val="00642F4A"/>
    <w:rsid w:val="0064314B"/>
    <w:rsid w:val="00643282"/>
    <w:rsid w:val="00643310"/>
    <w:rsid w:val="006433BD"/>
    <w:rsid w:val="00643562"/>
    <w:rsid w:val="00643784"/>
    <w:rsid w:val="00643839"/>
    <w:rsid w:val="00643B07"/>
    <w:rsid w:val="00643C0D"/>
    <w:rsid w:val="00643ECC"/>
    <w:rsid w:val="00644186"/>
    <w:rsid w:val="006443BE"/>
    <w:rsid w:val="0064440D"/>
    <w:rsid w:val="006444F9"/>
    <w:rsid w:val="00644527"/>
    <w:rsid w:val="00644595"/>
    <w:rsid w:val="00644770"/>
    <w:rsid w:val="00644781"/>
    <w:rsid w:val="006448E3"/>
    <w:rsid w:val="00644A21"/>
    <w:rsid w:val="00644A80"/>
    <w:rsid w:val="00644F00"/>
    <w:rsid w:val="00645070"/>
    <w:rsid w:val="006451CC"/>
    <w:rsid w:val="006453D8"/>
    <w:rsid w:val="006455F4"/>
    <w:rsid w:val="00645B92"/>
    <w:rsid w:val="00645C9F"/>
    <w:rsid w:val="00645FF0"/>
    <w:rsid w:val="00645FFA"/>
    <w:rsid w:val="006460E6"/>
    <w:rsid w:val="00646117"/>
    <w:rsid w:val="00646139"/>
    <w:rsid w:val="0064615B"/>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93"/>
    <w:rsid w:val="00647F5A"/>
    <w:rsid w:val="00650248"/>
    <w:rsid w:val="00650380"/>
    <w:rsid w:val="006506C4"/>
    <w:rsid w:val="0065076A"/>
    <w:rsid w:val="006508B9"/>
    <w:rsid w:val="00650906"/>
    <w:rsid w:val="00650CA1"/>
    <w:rsid w:val="00650D67"/>
    <w:rsid w:val="00650EFD"/>
    <w:rsid w:val="00651024"/>
    <w:rsid w:val="0065110C"/>
    <w:rsid w:val="0065143C"/>
    <w:rsid w:val="0065151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07"/>
    <w:rsid w:val="00655D11"/>
    <w:rsid w:val="00656110"/>
    <w:rsid w:val="00656156"/>
    <w:rsid w:val="00656307"/>
    <w:rsid w:val="00656404"/>
    <w:rsid w:val="0065640A"/>
    <w:rsid w:val="0065645D"/>
    <w:rsid w:val="00656570"/>
    <w:rsid w:val="006565D8"/>
    <w:rsid w:val="00656601"/>
    <w:rsid w:val="006566CF"/>
    <w:rsid w:val="006568B9"/>
    <w:rsid w:val="006569A1"/>
    <w:rsid w:val="006569B7"/>
    <w:rsid w:val="00656B26"/>
    <w:rsid w:val="00656B60"/>
    <w:rsid w:val="00656B96"/>
    <w:rsid w:val="00656C61"/>
    <w:rsid w:val="00656F79"/>
    <w:rsid w:val="006571C7"/>
    <w:rsid w:val="00657352"/>
    <w:rsid w:val="0065736B"/>
    <w:rsid w:val="00657677"/>
    <w:rsid w:val="006577AF"/>
    <w:rsid w:val="0065789A"/>
    <w:rsid w:val="006578A3"/>
    <w:rsid w:val="006578E4"/>
    <w:rsid w:val="00657A25"/>
    <w:rsid w:val="00657AE5"/>
    <w:rsid w:val="00657C3D"/>
    <w:rsid w:val="00657CC9"/>
    <w:rsid w:val="00657D45"/>
    <w:rsid w:val="00657F04"/>
    <w:rsid w:val="00660045"/>
    <w:rsid w:val="00660651"/>
    <w:rsid w:val="006607EA"/>
    <w:rsid w:val="00660A06"/>
    <w:rsid w:val="00660BE9"/>
    <w:rsid w:val="00660FA4"/>
    <w:rsid w:val="006610D2"/>
    <w:rsid w:val="006611E2"/>
    <w:rsid w:val="0066194C"/>
    <w:rsid w:val="006619B0"/>
    <w:rsid w:val="00661BAA"/>
    <w:rsid w:val="00661EA1"/>
    <w:rsid w:val="00662012"/>
    <w:rsid w:val="0066203D"/>
    <w:rsid w:val="006621D6"/>
    <w:rsid w:val="00662368"/>
    <w:rsid w:val="0066239A"/>
    <w:rsid w:val="00662418"/>
    <w:rsid w:val="00662543"/>
    <w:rsid w:val="006626C8"/>
    <w:rsid w:val="006626D0"/>
    <w:rsid w:val="00662739"/>
    <w:rsid w:val="006628E9"/>
    <w:rsid w:val="00662A59"/>
    <w:rsid w:val="00662FD0"/>
    <w:rsid w:val="00663041"/>
    <w:rsid w:val="006634AC"/>
    <w:rsid w:val="006634AF"/>
    <w:rsid w:val="006636ED"/>
    <w:rsid w:val="00663752"/>
    <w:rsid w:val="00663971"/>
    <w:rsid w:val="00663B26"/>
    <w:rsid w:val="00663C14"/>
    <w:rsid w:val="00663D70"/>
    <w:rsid w:val="006641F4"/>
    <w:rsid w:val="00664201"/>
    <w:rsid w:val="0066421C"/>
    <w:rsid w:val="00664237"/>
    <w:rsid w:val="0066428C"/>
    <w:rsid w:val="00664594"/>
    <w:rsid w:val="006645E0"/>
    <w:rsid w:val="00664633"/>
    <w:rsid w:val="00664936"/>
    <w:rsid w:val="00664C55"/>
    <w:rsid w:val="00664CBF"/>
    <w:rsid w:val="00664E8C"/>
    <w:rsid w:val="00664FC2"/>
    <w:rsid w:val="00665063"/>
    <w:rsid w:val="006650B2"/>
    <w:rsid w:val="006656F7"/>
    <w:rsid w:val="0066588A"/>
    <w:rsid w:val="00665B74"/>
    <w:rsid w:val="00665D8B"/>
    <w:rsid w:val="00665F7C"/>
    <w:rsid w:val="00665FEE"/>
    <w:rsid w:val="0066602E"/>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FAF"/>
    <w:rsid w:val="00667FF3"/>
    <w:rsid w:val="006701D4"/>
    <w:rsid w:val="006701F5"/>
    <w:rsid w:val="00670376"/>
    <w:rsid w:val="00670481"/>
    <w:rsid w:val="0067056D"/>
    <w:rsid w:val="006706A4"/>
    <w:rsid w:val="00670747"/>
    <w:rsid w:val="0067096D"/>
    <w:rsid w:val="006709D9"/>
    <w:rsid w:val="006709ED"/>
    <w:rsid w:val="00670A30"/>
    <w:rsid w:val="00670AF4"/>
    <w:rsid w:val="00670BC3"/>
    <w:rsid w:val="00670F64"/>
    <w:rsid w:val="00671317"/>
    <w:rsid w:val="006713DC"/>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F77"/>
    <w:rsid w:val="00671F8E"/>
    <w:rsid w:val="00672174"/>
    <w:rsid w:val="006721C3"/>
    <w:rsid w:val="0067249D"/>
    <w:rsid w:val="0067269D"/>
    <w:rsid w:val="006726E5"/>
    <w:rsid w:val="006728A9"/>
    <w:rsid w:val="006728BF"/>
    <w:rsid w:val="006728EC"/>
    <w:rsid w:val="00672988"/>
    <w:rsid w:val="00672ADB"/>
    <w:rsid w:val="00672C49"/>
    <w:rsid w:val="00672C64"/>
    <w:rsid w:val="00672CF8"/>
    <w:rsid w:val="00672D43"/>
    <w:rsid w:val="00673039"/>
    <w:rsid w:val="006730F0"/>
    <w:rsid w:val="006731C7"/>
    <w:rsid w:val="006733E6"/>
    <w:rsid w:val="006736E5"/>
    <w:rsid w:val="00673770"/>
    <w:rsid w:val="00673823"/>
    <w:rsid w:val="00673B68"/>
    <w:rsid w:val="00673B89"/>
    <w:rsid w:val="00673C16"/>
    <w:rsid w:val="00673C84"/>
    <w:rsid w:val="00673CFD"/>
    <w:rsid w:val="00673E2F"/>
    <w:rsid w:val="0067432C"/>
    <w:rsid w:val="006746EE"/>
    <w:rsid w:val="0067491E"/>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643"/>
    <w:rsid w:val="00676661"/>
    <w:rsid w:val="006766D1"/>
    <w:rsid w:val="00676A64"/>
    <w:rsid w:val="00676B99"/>
    <w:rsid w:val="00676C12"/>
    <w:rsid w:val="0067706D"/>
    <w:rsid w:val="006772CE"/>
    <w:rsid w:val="006774A5"/>
    <w:rsid w:val="006775D6"/>
    <w:rsid w:val="0067788D"/>
    <w:rsid w:val="006778B8"/>
    <w:rsid w:val="00677925"/>
    <w:rsid w:val="006779BF"/>
    <w:rsid w:val="00677ADC"/>
    <w:rsid w:val="00677B2D"/>
    <w:rsid w:val="00677C77"/>
    <w:rsid w:val="00677EB0"/>
    <w:rsid w:val="00680027"/>
    <w:rsid w:val="006800A0"/>
    <w:rsid w:val="0068011F"/>
    <w:rsid w:val="00680387"/>
    <w:rsid w:val="006804DF"/>
    <w:rsid w:val="006808A0"/>
    <w:rsid w:val="006809AA"/>
    <w:rsid w:val="00680CFF"/>
    <w:rsid w:val="00680DDB"/>
    <w:rsid w:val="00680E17"/>
    <w:rsid w:val="00680F46"/>
    <w:rsid w:val="00681046"/>
    <w:rsid w:val="00681063"/>
    <w:rsid w:val="00681154"/>
    <w:rsid w:val="00681281"/>
    <w:rsid w:val="00681582"/>
    <w:rsid w:val="006817D1"/>
    <w:rsid w:val="0068181B"/>
    <w:rsid w:val="00681A04"/>
    <w:rsid w:val="00681DB1"/>
    <w:rsid w:val="00681EBD"/>
    <w:rsid w:val="00681F1F"/>
    <w:rsid w:val="00681F85"/>
    <w:rsid w:val="00681FDC"/>
    <w:rsid w:val="00682181"/>
    <w:rsid w:val="006821E2"/>
    <w:rsid w:val="006822F4"/>
    <w:rsid w:val="006824DD"/>
    <w:rsid w:val="00682720"/>
    <w:rsid w:val="006827C9"/>
    <w:rsid w:val="0068291F"/>
    <w:rsid w:val="00682AAF"/>
    <w:rsid w:val="00682ABE"/>
    <w:rsid w:val="00682B53"/>
    <w:rsid w:val="00682CE6"/>
    <w:rsid w:val="00682E0F"/>
    <w:rsid w:val="00682F27"/>
    <w:rsid w:val="00682F8B"/>
    <w:rsid w:val="00683172"/>
    <w:rsid w:val="006831AF"/>
    <w:rsid w:val="00683363"/>
    <w:rsid w:val="006834E8"/>
    <w:rsid w:val="0068375C"/>
    <w:rsid w:val="006837DA"/>
    <w:rsid w:val="006837E9"/>
    <w:rsid w:val="0068393B"/>
    <w:rsid w:val="00683ADF"/>
    <w:rsid w:val="00683BF6"/>
    <w:rsid w:val="00683C2F"/>
    <w:rsid w:val="00683EC8"/>
    <w:rsid w:val="00683F18"/>
    <w:rsid w:val="00683F20"/>
    <w:rsid w:val="006840A0"/>
    <w:rsid w:val="00684104"/>
    <w:rsid w:val="006844B9"/>
    <w:rsid w:val="00684730"/>
    <w:rsid w:val="006848E9"/>
    <w:rsid w:val="00684F51"/>
    <w:rsid w:val="0068510C"/>
    <w:rsid w:val="006851B6"/>
    <w:rsid w:val="00685298"/>
    <w:rsid w:val="006852CB"/>
    <w:rsid w:val="00685376"/>
    <w:rsid w:val="006853C2"/>
    <w:rsid w:val="006854C4"/>
    <w:rsid w:val="006854CB"/>
    <w:rsid w:val="00685624"/>
    <w:rsid w:val="006859DB"/>
    <w:rsid w:val="00685B73"/>
    <w:rsid w:val="00685CF2"/>
    <w:rsid w:val="00685E7B"/>
    <w:rsid w:val="00685FF7"/>
    <w:rsid w:val="0068628E"/>
    <w:rsid w:val="0068635D"/>
    <w:rsid w:val="006863F8"/>
    <w:rsid w:val="006864F6"/>
    <w:rsid w:val="0068660F"/>
    <w:rsid w:val="0068678D"/>
    <w:rsid w:val="006868DD"/>
    <w:rsid w:val="00686A17"/>
    <w:rsid w:val="00686B6B"/>
    <w:rsid w:val="00686C40"/>
    <w:rsid w:val="006870C5"/>
    <w:rsid w:val="00687488"/>
    <w:rsid w:val="00687531"/>
    <w:rsid w:val="006875E1"/>
    <w:rsid w:val="006875EB"/>
    <w:rsid w:val="006876CE"/>
    <w:rsid w:val="00687807"/>
    <w:rsid w:val="00687881"/>
    <w:rsid w:val="00687A3F"/>
    <w:rsid w:val="00687A97"/>
    <w:rsid w:val="00687DD0"/>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C64"/>
    <w:rsid w:val="00691DBA"/>
    <w:rsid w:val="0069203C"/>
    <w:rsid w:val="006921E0"/>
    <w:rsid w:val="0069246A"/>
    <w:rsid w:val="006924F0"/>
    <w:rsid w:val="0069279D"/>
    <w:rsid w:val="00692814"/>
    <w:rsid w:val="006929B4"/>
    <w:rsid w:val="00692C85"/>
    <w:rsid w:val="00692D43"/>
    <w:rsid w:val="00692DB0"/>
    <w:rsid w:val="00692EE5"/>
    <w:rsid w:val="00692F3A"/>
    <w:rsid w:val="00692FD7"/>
    <w:rsid w:val="006932E7"/>
    <w:rsid w:val="00693347"/>
    <w:rsid w:val="0069334C"/>
    <w:rsid w:val="006935B1"/>
    <w:rsid w:val="00693935"/>
    <w:rsid w:val="006939D8"/>
    <w:rsid w:val="00693A3C"/>
    <w:rsid w:val="00693A5C"/>
    <w:rsid w:val="00693B7D"/>
    <w:rsid w:val="00693BD1"/>
    <w:rsid w:val="0069407E"/>
    <w:rsid w:val="0069412C"/>
    <w:rsid w:val="0069466F"/>
    <w:rsid w:val="006948EF"/>
    <w:rsid w:val="00694A92"/>
    <w:rsid w:val="00694C77"/>
    <w:rsid w:val="00694EAD"/>
    <w:rsid w:val="00694F6E"/>
    <w:rsid w:val="00695112"/>
    <w:rsid w:val="006951CA"/>
    <w:rsid w:val="0069547D"/>
    <w:rsid w:val="0069552C"/>
    <w:rsid w:val="006956E6"/>
    <w:rsid w:val="00695854"/>
    <w:rsid w:val="00695867"/>
    <w:rsid w:val="00695991"/>
    <w:rsid w:val="006959B4"/>
    <w:rsid w:val="00695B49"/>
    <w:rsid w:val="00695D6B"/>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8B0"/>
    <w:rsid w:val="006979C4"/>
    <w:rsid w:val="00697C5F"/>
    <w:rsid w:val="006A001F"/>
    <w:rsid w:val="006A0162"/>
    <w:rsid w:val="006A0241"/>
    <w:rsid w:val="006A032F"/>
    <w:rsid w:val="006A03C6"/>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FF"/>
    <w:rsid w:val="006A1624"/>
    <w:rsid w:val="006A171B"/>
    <w:rsid w:val="006A179E"/>
    <w:rsid w:val="006A1BEB"/>
    <w:rsid w:val="006A1DF2"/>
    <w:rsid w:val="006A1DFF"/>
    <w:rsid w:val="006A1EC4"/>
    <w:rsid w:val="006A2332"/>
    <w:rsid w:val="006A2348"/>
    <w:rsid w:val="006A23B2"/>
    <w:rsid w:val="006A2497"/>
    <w:rsid w:val="006A2989"/>
    <w:rsid w:val="006A2AB6"/>
    <w:rsid w:val="006A2ABA"/>
    <w:rsid w:val="006A2B26"/>
    <w:rsid w:val="006A2C8E"/>
    <w:rsid w:val="006A2FAE"/>
    <w:rsid w:val="006A2FC5"/>
    <w:rsid w:val="006A3022"/>
    <w:rsid w:val="006A3368"/>
    <w:rsid w:val="006A3454"/>
    <w:rsid w:val="006A38AB"/>
    <w:rsid w:val="006A3992"/>
    <w:rsid w:val="006A39C3"/>
    <w:rsid w:val="006A3E0B"/>
    <w:rsid w:val="006A3F3B"/>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EBE"/>
    <w:rsid w:val="006A60D5"/>
    <w:rsid w:val="006A635A"/>
    <w:rsid w:val="006A6673"/>
    <w:rsid w:val="006A66AC"/>
    <w:rsid w:val="006A688D"/>
    <w:rsid w:val="006A6F91"/>
    <w:rsid w:val="006A7048"/>
    <w:rsid w:val="006A717C"/>
    <w:rsid w:val="006A724B"/>
    <w:rsid w:val="006A767F"/>
    <w:rsid w:val="006A77A3"/>
    <w:rsid w:val="006A7825"/>
    <w:rsid w:val="006A7830"/>
    <w:rsid w:val="006A7D32"/>
    <w:rsid w:val="006A7DEE"/>
    <w:rsid w:val="006A7EC2"/>
    <w:rsid w:val="006B0499"/>
    <w:rsid w:val="006B05B5"/>
    <w:rsid w:val="006B074A"/>
    <w:rsid w:val="006B09B2"/>
    <w:rsid w:val="006B0A45"/>
    <w:rsid w:val="006B0AC7"/>
    <w:rsid w:val="006B0B2A"/>
    <w:rsid w:val="006B0DD2"/>
    <w:rsid w:val="006B0E89"/>
    <w:rsid w:val="006B11DF"/>
    <w:rsid w:val="006B1264"/>
    <w:rsid w:val="006B12D1"/>
    <w:rsid w:val="006B13D0"/>
    <w:rsid w:val="006B140F"/>
    <w:rsid w:val="006B14CC"/>
    <w:rsid w:val="006B1545"/>
    <w:rsid w:val="006B167D"/>
    <w:rsid w:val="006B1B82"/>
    <w:rsid w:val="006B1EAC"/>
    <w:rsid w:val="006B1F54"/>
    <w:rsid w:val="006B1FC2"/>
    <w:rsid w:val="006B23B9"/>
    <w:rsid w:val="006B24CA"/>
    <w:rsid w:val="006B2524"/>
    <w:rsid w:val="006B2685"/>
    <w:rsid w:val="006B2983"/>
    <w:rsid w:val="006B2B1A"/>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515F"/>
    <w:rsid w:val="006B5322"/>
    <w:rsid w:val="006B53E9"/>
    <w:rsid w:val="006B541D"/>
    <w:rsid w:val="006B564D"/>
    <w:rsid w:val="006B5724"/>
    <w:rsid w:val="006B5759"/>
    <w:rsid w:val="006B57D8"/>
    <w:rsid w:val="006B5943"/>
    <w:rsid w:val="006B5AAD"/>
    <w:rsid w:val="006B5E4B"/>
    <w:rsid w:val="006B5FC2"/>
    <w:rsid w:val="006B62D6"/>
    <w:rsid w:val="006B6494"/>
    <w:rsid w:val="006B6548"/>
    <w:rsid w:val="006B65FF"/>
    <w:rsid w:val="006B6A16"/>
    <w:rsid w:val="006B6AFB"/>
    <w:rsid w:val="006B6BE7"/>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61F"/>
    <w:rsid w:val="006C3A41"/>
    <w:rsid w:val="006C3A83"/>
    <w:rsid w:val="006C3AB0"/>
    <w:rsid w:val="006C3ABD"/>
    <w:rsid w:val="006C3C87"/>
    <w:rsid w:val="006C3F01"/>
    <w:rsid w:val="006C3F22"/>
    <w:rsid w:val="006C3F5D"/>
    <w:rsid w:val="006C411D"/>
    <w:rsid w:val="006C42CF"/>
    <w:rsid w:val="006C4592"/>
    <w:rsid w:val="006C4858"/>
    <w:rsid w:val="006C4FC1"/>
    <w:rsid w:val="006C51A5"/>
    <w:rsid w:val="006C529D"/>
    <w:rsid w:val="006C5333"/>
    <w:rsid w:val="006C5380"/>
    <w:rsid w:val="006C54B6"/>
    <w:rsid w:val="006C593E"/>
    <w:rsid w:val="006C5DF3"/>
    <w:rsid w:val="006C6174"/>
    <w:rsid w:val="006C61AA"/>
    <w:rsid w:val="006C621E"/>
    <w:rsid w:val="006C6501"/>
    <w:rsid w:val="006C669C"/>
    <w:rsid w:val="006C66A4"/>
    <w:rsid w:val="006C6798"/>
    <w:rsid w:val="006C67B6"/>
    <w:rsid w:val="006C67D1"/>
    <w:rsid w:val="006C6826"/>
    <w:rsid w:val="006C688F"/>
    <w:rsid w:val="006C68DB"/>
    <w:rsid w:val="006C69FD"/>
    <w:rsid w:val="006C6C41"/>
    <w:rsid w:val="006C6DF7"/>
    <w:rsid w:val="006C6FE3"/>
    <w:rsid w:val="006C701C"/>
    <w:rsid w:val="006C7189"/>
    <w:rsid w:val="006C7243"/>
    <w:rsid w:val="006C732C"/>
    <w:rsid w:val="006C7355"/>
    <w:rsid w:val="006C7368"/>
    <w:rsid w:val="006C7574"/>
    <w:rsid w:val="006C7A8B"/>
    <w:rsid w:val="006C7D10"/>
    <w:rsid w:val="006C7EBE"/>
    <w:rsid w:val="006C7F5F"/>
    <w:rsid w:val="006D0078"/>
    <w:rsid w:val="006D00E8"/>
    <w:rsid w:val="006D0111"/>
    <w:rsid w:val="006D024C"/>
    <w:rsid w:val="006D032B"/>
    <w:rsid w:val="006D0429"/>
    <w:rsid w:val="006D0774"/>
    <w:rsid w:val="006D0826"/>
    <w:rsid w:val="006D0881"/>
    <w:rsid w:val="006D09C5"/>
    <w:rsid w:val="006D0A66"/>
    <w:rsid w:val="006D0C12"/>
    <w:rsid w:val="006D0E6B"/>
    <w:rsid w:val="006D0EE7"/>
    <w:rsid w:val="006D1058"/>
    <w:rsid w:val="006D1558"/>
    <w:rsid w:val="006D1806"/>
    <w:rsid w:val="006D1AD7"/>
    <w:rsid w:val="006D1ECE"/>
    <w:rsid w:val="006D1F46"/>
    <w:rsid w:val="006D207D"/>
    <w:rsid w:val="006D2146"/>
    <w:rsid w:val="006D214A"/>
    <w:rsid w:val="006D235D"/>
    <w:rsid w:val="006D244C"/>
    <w:rsid w:val="006D2564"/>
    <w:rsid w:val="006D2853"/>
    <w:rsid w:val="006D2A20"/>
    <w:rsid w:val="006D2AA2"/>
    <w:rsid w:val="006D2B03"/>
    <w:rsid w:val="006D2B74"/>
    <w:rsid w:val="006D2C66"/>
    <w:rsid w:val="006D2D60"/>
    <w:rsid w:val="006D2DC8"/>
    <w:rsid w:val="006D2E5F"/>
    <w:rsid w:val="006D2F0C"/>
    <w:rsid w:val="006D2F7B"/>
    <w:rsid w:val="006D2FDD"/>
    <w:rsid w:val="006D31CA"/>
    <w:rsid w:val="006D3642"/>
    <w:rsid w:val="006D3784"/>
    <w:rsid w:val="006D37C6"/>
    <w:rsid w:val="006D38B8"/>
    <w:rsid w:val="006D3AB1"/>
    <w:rsid w:val="006D3B3B"/>
    <w:rsid w:val="006D3B71"/>
    <w:rsid w:val="006D3B8E"/>
    <w:rsid w:val="006D3BE0"/>
    <w:rsid w:val="006D3C2E"/>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A81"/>
    <w:rsid w:val="006D7AC2"/>
    <w:rsid w:val="006D7C5B"/>
    <w:rsid w:val="006D7DB7"/>
    <w:rsid w:val="006E0012"/>
    <w:rsid w:val="006E002F"/>
    <w:rsid w:val="006E019D"/>
    <w:rsid w:val="006E0380"/>
    <w:rsid w:val="006E0653"/>
    <w:rsid w:val="006E070C"/>
    <w:rsid w:val="006E0753"/>
    <w:rsid w:val="006E076B"/>
    <w:rsid w:val="006E08C4"/>
    <w:rsid w:val="006E08DA"/>
    <w:rsid w:val="006E08E9"/>
    <w:rsid w:val="006E094A"/>
    <w:rsid w:val="006E0AF6"/>
    <w:rsid w:val="006E0DA5"/>
    <w:rsid w:val="006E0EBC"/>
    <w:rsid w:val="006E0F01"/>
    <w:rsid w:val="006E10C7"/>
    <w:rsid w:val="006E1206"/>
    <w:rsid w:val="006E122E"/>
    <w:rsid w:val="006E12B1"/>
    <w:rsid w:val="006E13D1"/>
    <w:rsid w:val="006E1512"/>
    <w:rsid w:val="006E1920"/>
    <w:rsid w:val="006E2019"/>
    <w:rsid w:val="006E23F6"/>
    <w:rsid w:val="006E2449"/>
    <w:rsid w:val="006E2570"/>
    <w:rsid w:val="006E25BC"/>
    <w:rsid w:val="006E26E0"/>
    <w:rsid w:val="006E3555"/>
    <w:rsid w:val="006E369B"/>
    <w:rsid w:val="006E3808"/>
    <w:rsid w:val="006E38D9"/>
    <w:rsid w:val="006E39C0"/>
    <w:rsid w:val="006E3A9F"/>
    <w:rsid w:val="006E3DF0"/>
    <w:rsid w:val="006E40F6"/>
    <w:rsid w:val="006E4102"/>
    <w:rsid w:val="006E4123"/>
    <w:rsid w:val="006E4273"/>
    <w:rsid w:val="006E4861"/>
    <w:rsid w:val="006E4B67"/>
    <w:rsid w:val="006E4D0C"/>
    <w:rsid w:val="006E4D1B"/>
    <w:rsid w:val="006E52AF"/>
    <w:rsid w:val="006E53CF"/>
    <w:rsid w:val="006E54F0"/>
    <w:rsid w:val="006E5559"/>
    <w:rsid w:val="006E57D2"/>
    <w:rsid w:val="006E5808"/>
    <w:rsid w:val="006E583C"/>
    <w:rsid w:val="006E5912"/>
    <w:rsid w:val="006E59B3"/>
    <w:rsid w:val="006E5A80"/>
    <w:rsid w:val="006E5B78"/>
    <w:rsid w:val="006E5DC5"/>
    <w:rsid w:val="006E5E6F"/>
    <w:rsid w:val="006E6018"/>
    <w:rsid w:val="006E60BB"/>
    <w:rsid w:val="006E6608"/>
    <w:rsid w:val="006E66D0"/>
    <w:rsid w:val="006E67BA"/>
    <w:rsid w:val="006E67D9"/>
    <w:rsid w:val="006E699D"/>
    <w:rsid w:val="006E69F0"/>
    <w:rsid w:val="006E6BA3"/>
    <w:rsid w:val="006E6DB0"/>
    <w:rsid w:val="006E7049"/>
    <w:rsid w:val="006E73BB"/>
    <w:rsid w:val="006E75BF"/>
    <w:rsid w:val="006E77C4"/>
    <w:rsid w:val="006E785B"/>
    <w:rsid w:val="006E7C41"/>
    <w:rsid w:val="006E7CA4"/>
    <w:rsid w:val="006E7FE2"/>
    <w:rsid w:val="006F0002"/>
    <w:rsid w:val="006F0112"/>
    <w:rsid w:val="006F0158"/>
    <w:rsid w:val="006F0251"/>
    <w:rsid w:val="006F025C"/>
    <w:rsid w:val="006F028B"/>
    <w:rsid w:val="006F0681"/>
    <w:rsid w:val="006F072C"/>
    <w:rsid w:val="006F0898"/>
    <w:rsid w:val="006F0CEC"/>
    <w:rsid w:val="006F0DE2"/>
    <w:rsid w:val="006F0E02"/>
    <w:rsid w:val="006F0E63"/>
    <w:rsid w:val="006F1116"/>
    <w:rsid w:val="006F15A1"/>
    <w:rsid w:val="006F16CA"/>
    <w:rsid w:val="006F17CD"/>
    <w:rsid w:val="006F18FE"/>
    <w:rsid w:val="006F1908"/>
    <w:rsid w:val="006F1BA5"/>
    <w:rsid w:val="006F1C2A"/>
    <w:rsid w:val="006F1C53"/>
    <w:rsid w:val="006F1CB2"/>
    <w:rsid w:val="006F1D71"/>
    <w:rsid w:val="006F1E48"/>
    <w:rsid w:val="006F2036"/>
    <w:rsid w:val="006F2621"/>
    <w:rsid w:val="006F2654"/>
    <w:rsid w:val="006F26E4"/>
    <w:rsid w:val="006F2AA2"/>
    <w:rsid w:val="006F2B06"/>
    <w:rsid w:val="006F2D7B"/>
    <w:rsid w:val="006F3035"/>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CD9"/>
    <w:rsid w:val="006F4EBA"/>
    <w:rsid w:val="006F4F0B"/>
    <w:rsid w:val="006F4F8A"/>
    <w:rsid w:val="006F4FD9"/>
    <w:rsid w:val="006F506C"/>
    <w:rsid w:val="006F527E"/>
    <w:rsid w:val="006F5527"/>
    <w:rsid w:val="006F5556"/>
    <w:rsid w:val="006F5648"/>
    <w:rsid w:val="006F5915"/>
    <w:rsid w:val="006F594F"/>
    <w:rsid w:val="006F5D5D"/>
    <w:rsid w:val="006F5D6C"/>
    <w:rsid w:val="006F5E64"/>
    <w:rsid w:val="006F5F06"/>
    <w:rsid w:val="006F60DE"/>
    <w:rsid w:val="006F65FB"/>
    <w:rsid w:val="006F68CE"/>
    <w:rsid w:val="006F6A5B"/>
    <w:rsid w:val="006F6B04"/>
    <w:rsid w:val="006F6B8E"/>
    <w:rsid w:val="006F6CD6"/>
    <w:rsid w:val="006F6D5E"/>
    <w:rsid w:val="006F6EE5"/>
    <w:rsid w:val="006F6F51"/>
    <w:rsid w:val="006F7641"/>
    <w:rsid w:val="006F7914"/>
    <w:rsid w:val="006F7915"/>
    <w:rsid w:val="006F7C0B"/>
    <w:rsid w:val="006F7E37"/>
    <w:rsid w:val="006F7E46"/>
    <w:rsid w:val="006F7F1F"/>
    <w:rsid w:val="0070014C"/>
    <w:rsid w:val="0070014F"/>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82E"/>
    <w:rsid w:val="00701852"/>
    <w:rsid w:val="00701BBC"/>
    <w:rsid w:val="00701ED5"/>
    <w:rsid w:val="00701F7C"/>
    <w:rsid w:val="007020AF"/>
    <w:rsid w:val="0070219E"/>
    <w:rsid w:val="007023B7"/>
    <w:rsid w:val="007024F7"/>
    <w:rsid w:val="0070262B"/>
    <w:rsid w:val="007029B0"/>
    <w:rsid w:val="007029C5"/>
    <w:rsid w:val="00702B8A"/>
    <w:rsid w:val="00702C75"/>
    <w:rsid w:val="00702D5A"/>
    <w:rsid w:val="00702D8F"/>
    <w:rsid w:val="00702DB6"/>
    <w:rsid w:val="00702EF7"/>
    <w:rsid w:val="00702FFD"/>
    <w:rsid w:val="007030E8"/>
    <w:rsid w:val="0070346E"/>
    <w:rsid w:val="007034A2"/>
    <w:rsid w:val="00703571"/>
    <w:rsid w:val="00703672"/>
    <w:rsid w:val="007036B2"/>
    <w:rsid w:val="007036FC"/>
    <w:rsid w:val="00703989"/>
    <w:rsid w:val="00703AF3"/>
    <w:rsid w:val="00703CF7"/>
    <w:rsid w:val="00703D01"/>
    <w:rsid w:val="00703E0E"/>
    <w:rsid w:val="007042C4"/>
    <w:rsid w:val="007042E9"/>
    <w:rsid w:val="00704495"/>
    <w:rsid w:val="007045F6"/>
    <w:rsid w:val="007046D2"/>
    <w:rsid w:val="00704742"/>
    <w:rsid w:val="00704BA0"/>
    <w:rsid w:val="00704BB1"/>
    <w:rsid w:val="00704C3F"/>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57B"/>
    <w:rsid w:val="00706849"/>
    <w:rsid w:val="007068F0"/>
    <w:rsid w:val="007069C8"/>
    <w:rsid w:val="00706D17"/>
    <w:rsid w:val="00707155"/>
    <w:rsid w:val="00707352"/>
    <w:rsid w:val="00707399"/>
    <w:rsid w:val="007075B6"/>
    <w:rsid w:val="007078EA"/>
    <w:rsid w:val="00707BB0"/>
    <w:rsid w:val="00707CC4"/>
    <w:rsid w:val="0071014A"/>
    <w:rsid w:val="007103A4"/>
    <w:rsid w:val="00710430"/>
    <w:rsid w:val="00710562"/>
    <w:rsid w:val="007105C1"/>
    <w:rsid w:val="00710645"/>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B9F"/>
    <w:rsid w:val="00711BE8"/>
    <w:rsid w:val="00711C66"/>
    <w:rsid w:val="00711E13"/>
    <w:rsid w:val="00711EA1"/>
    <w:rsid w:val="00711EEC"/>
    <w:rsid w:val="00711FAA"/>
    <w:rsid w:val="00712127"/>
    <w:rsid w:val="0071216E"/>
    <w:rsid w:val="00712179"/>
    <w:rsid w:val="007123BF"/>
    <w:rsid w:val="00712429"/>
    <w:rsid w:val="00712444"/>
    <w:rsid w:val="007126D6"/>
    <w:rsid w:val="00712919"/>
    <w:rsid w:val="00712936"/>
    <w:rsid w:val="00712D17"/>
    <w:rsid w:val="00712E6A"/>
    <w:rsid w:val="00712EDA"/>
    <w:rsid w:val="00712F2F"/>
    <w:rsid w:val="007130CF"/>
    <w:rsid w:val="00713293"/>
    <w:rsid w:val="007132EA"/>
    <w:rsid w:val="007134AF"/>
    <w:rsid w:val="007136D0"/>
    <w:rsid w:val="00713715"/>
    <w:rsid w:val="00713901"/>
    <w:rsid w:val="00713907"/>
    <w:rsid w:val="00713A5B"/>
    <w:rsid w:val="00713B90"/>
    <w:rsid w:val="0071438C"/>
    <w:rsid w:val="00714418"/>
    <w:rsid w:val="00714449"/>
    <w:rsid w:val="00714698"/>
    <w:rsid w:val="00714993"/>
    <w:rsid w:val="00714BAB"/>
    <w:rsid w:val="00714CBC"/>
    <w:rsid w:val="0071546B"/>
    <w:rsid w:val="00715561"/>
    <w:rsid w:val="007155A9"/>
    <w:rsid w:val="007158BE"/>
    <w:rsid w:val="007158E1"/>
    <w:rsid w:val="007158F2"/>
    <w:rsid w:val="00715A4B"/>
    <w:rsid w:val="00715EBE"/>
    <w:rsid w:val="007160D5"/>
    <w:rsid w:val="007163A6"/>
    <w:rsid w:val="007163E3"/>
    <w:rsid w:val="007164FD"/>
    <w:rsid w:val="0071655A"/>
    <w:rsid w:val="007165BC"/>
    <w:rsid w:val="007169EE"/>
    <w:rsid w:val="00716AA6"/>
    <w:rsid w:val="00716B34"/>
    <w:rsid w:val="00716C5A"/>
    <w:rsid w:val="00716DBD"/>
    <w:rsid w:val="00716DF5"/>
    <w:rsid w:val="00716E07"/>
    <w:rsid w:val="00716E48"/>
    <w:rsid w:val="00716F82"/>
    <w:rsid w:val="00717014"/>
    <w:rsid w:val="0071705B"/>
    <w:rsid w:val="007176B2"/>
    <w:rsid w:val="00717A8A"/>
    <w:rsid w:val="00717CF8"/>
    <w:rsid w:val="00717DB4"/>
    <w:rsid w:val="00717FCA"/>
    <w:rsid w:val="007201CD"/>
    <w:rsid w:val="00720300"/>
    <w:rsid w:val="00720475"/>
    <w:rsid w:val="00720505"/>
    <w:rsid w:val="0072056C"/>
    <w:rsid w:val="007205AA"/>
    <w:rsid w:val="007206D8"/>
    <w:rsid w:val="00720771"/>
    <w:rsid w:val="00720927"/>
    <w:rsid w:val="007209BF"/>
    <w:rsid w:val="007211C5"/>
    <w:rsid w:val="00721280"/>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8B"/>
    <w:rsid w:val="007229CC"/>
    <w:rsid w:val="00722A25"/>
    <w:rsid w:val="00723006"/>
    <w:rsid w:val="007231E9"/>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4C"/>
    <w:rsid w:val="00725494"/>
    <w:rsid w:val="00725CA1"/>
    <w:rsid w:val="007262CC"/>
    <w:rsid w:val="00726868"/>
    <w:rsid w:val="00726878"/>
    <w:rsid w:val="00726889"/>
    <w:rsid w:val="00726B5A"/>
    <w:rsid w:val="00726C63"/>
    <w:rsid w:val="00726D05"/>
    <w:rsid w:val="00726D77"/>
    <w:rsid w:val="00726FE1"/>
    <w:rsid w:val="00727328"/>
    <w:rsid w:val="0072744F"/>
    <w:rsid w:val="00727533"/>
    <w:rsid w:val="00727735"/>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D7"/>
    <w:rsid w:val="00731B79"/>
    <w:rsid w:val="00731F6A"/>
    <w:rsid w:val="007320A2"/>
    <w:rsid w:val="00732153"/>
    <w:rsid w:val="0073247D"/>
    <w:rsid w:val="0073266F"/>
    <w:rsid w:val="007327CE"/>
    <w:rsid w:val="00732827"/>
    <w:rsid w:val="0073291A"/>
    <w:rsid w:val="00732C94"/>
    <w:rsid w:val="00732ED0"/>
    <w:rsid w:val="007330EE"/>
    <w:rsid w:val="007331F5"/>
    <w:rsid w:val="007333A1"/>
    <w:rsid w:val="007334B7"/>
    <w:rsid w:val="0073371D"/>
    <w:rsid w:val="00733893"/>
    <w:rsid w:val="007339BD"/>
    <w:rsid w:val="00733A50"/>
    <w:rsid w:val="00733F05"/>
    <w:rsid w:val="00733F4B"/>
    <w:rsid w:val="00734035"/>
    <w:rsid w:val="007340D2"/>
    <w:rsid w:val="007340EA"/>
    <w:rsid w:val="007344C0"/>
    <w:rsid w:val="00734628"/>
    <w:rsid w:val="00734669"/>
    <w:rsid w:val="00734958"/>
    <w:rsid w:val="00734A05"/>
    <w:rsid w:val="00734A07"/>
    <w:rsid w:val="00734A64"/>
    <w:rsid w:val="00734AAB"/>
    <w:rsid w:val="00734ABC"/>
    <w:rsid w:val="00734B07"/>
    <w:rsid w:val="00734ECC"/>
    <w:rsid w:val="00734FCB"/>
    <w:rsid w:val="00735136"/>
    <w:rsid w:val="0073540F"/>
    <w:rsid w:val="00735B87"/>
    <w:rsid w:val="00735C6F"/>
    <w:rsid w:val="00735CCA"/>
    <w:rsid w:val="00736206"/>
    <w:rsid w:val="0073633C"/>
    <w:rsid w:val="007364F0"/>
    <w:rsid w:val="007366BD"/>
    <w:rsid w:val="007368C7"/>
    <w:rsid w:val="0073697E"/>
    <w:rsid w:val="00736A78"/>
    <w:rsid w:val="00736C09"/>
    <w:rsid w:val="00736C3E"/>
    <w:rsid w:val="00736CA8"/>
    <w:rsid w:val="00736D86"/>
    <w:rsid w:val="00736DAC"/>
    <w:rsid w:val="00736DD9"/>
    <w:rsid w:val="00736E49"/>
    <w:rsid w:val="00736E81"/>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A8F"/>
    <w:rsid w:val="00740C7B"/>
    <w:rsid w:val="00740CE2"/>
    <w:rsid w:val="00740E3E"/>
    <w:rsid w:val="00740E46"/>
    <w:rsid w:val="007410B4"/>
    <w:rsid w:val="007413DB"/>
    <w:rsid w:val="007414D8"/>
    <w:rsid w:val="0074156F"/>
    <w:rsid w:val="0074157E"/>
    <w:rsid w:val="00741596"/>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826"/>
    <w:rsid w:val="00743A30"/>
    <w:rsid w:val="00743C46"/>
    <w:rsid w:val="00743FF1"/>
    <w:rsid w:val="00744342"/>
    <w:rsid w:val="0074440A"/>
    <w:rsid w:val="007444E0"/>
    <w:rsid w:val="00744687"/>
    <w:rsid w:val="00744716"/>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1D4"/>
    <w:rsid w:val="007463D0"/>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98E"/>
    <w:rsid w:val="00750DCE"/>
    <w:rsid w:val="00750E44"/>
    <w:rsid w:val="00750F1F"/>
    <w:rsid w:val="00750F35"/>
    <w:rsid w:val="007510BF"/>
    <w:rsid w:val="007512A7"/>
    <w:rsid w:val="00751317"/>
    <w:rsid w:val="00751660"/>
    <w:rsid w:val="007518AC"/>
    <w:rsid w:val="007518C3"/>
    <w:rsid w:val="00751ACA"/>
    <w:rsid w:val="00751AFD"/>
    <w:rsid w:val="00751C48"/>
    <w:rsid w:val="00751CD2"/>
    <w:rsid w:val="0075215A"/>
    <w:rsid w:val="007522DA"/>
    <w:rsid w:val="007524DB"/>
    <w:rsid w:val="0075258D"/>
    <w:rsid w:val="007527A7"/>
    <w:rsid w:val="00752992"/>
    <w:rsid w:val="00752A17"/>
    <w:rsid w:val="00752AAF"/>
    <w:rsid w:val="00752B03"/>
    <w:rsid w:val="00752EB5"/>
    <w:rsid w:val="00752F98"/>
    <w:rsid w:val="0075320C"/>
    <w:rsid w:val="00753454"/>
    <w:rsid w:val="0075360E"/>
    <w:rsid w:val="007538B5"/>
    <w:rsid w:val="00753BB5"/>
    <w:rsid w:val="00753C35"/>
    <w:rsid w:val="00753C74"/>
    <w:rsid w:val="00753CD9"/>
    <w:rsid w:val="00753D9D"/>
    <w:rsid w:val="007540F9"/>
    <w:rsid w:val="007542EE"/>
    <w:rsid w:val="007544F1"/>
    <w:rsid w:val="00754746"/>
    <w:rsid w:val="00754943"/>
    <w:rsid w:val="00754D4E"/>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925"/>
    <w:rsid w:val="00757BFE"/>
    <w:rsid w:val="00757E1F"/>
    <w:rsid w:val="00757EBC"/>
    <w:rsid w:val="00757F0B"/>
    <w:rsid w:val="007602CC"/>
    <w:rsid w:val="007605C6"/>
    <w:rsid w:val="007605FB"/>
    <w:rsid w:val="007606CF"/>
    <w:rsid w:val="00760A90"/>
    <w:rsid w:val="00761651"/>
    <w:rsid w:val="007616E3"/>
    <w:rsid w:val="00761750"/>
    <w:rsid w:val="00761755"/>
    <w:rsid w:val="00761828"/>
    <w:rsid w:val="007619AD"/>
    <w:rsid w:val="00761AE0"/>
    <w:rsid w:val="00761BBF"/>
    <w:rsid w:val="00761BD0"/>
    <w:rsid w:val="00761D64"/>
    <w:rsid w:val="00761FC3"/>
    <w:rsid w:val="00762070"/>
    <w:rsid w:val="007626D0"/>
    <w:rsid w:val="00762742"/>
    <w:rsid w:val="00762749"/>
    <w:rsid w:val="00762BAA"/>
    <w:rsid w:val="00762D28"/>
    <w:rsid w:val="00762FB3"/>
    <w:rsid w:val="0076323D"/>
    <w:rsid w:val="0076328B"/>
    <w:rsid w:val="00763364"/>
    <w:rsid w:val="0076336A"/>
    <w:rsid w:val="007633C0"/>
    <w:rsid w:val="0076342B"/>
    <w:rsid w:val="0076358D"/>
    <w:rsid w:val="007635CD"/>
    <w:rsid w:val="007636EB"/>
    <w:rsid w:val="00763A3A"/>
    <w:rsid w:val="00763E14"/>
    <w:rsid w:val="00764041"/>
    <w:rsid w:val="00764159"/>
    <w:rsid w:val="007646EB"/>
    <w:rsid w:val="00764793"/>
    <w:rsid w:val="00764971"/>
    <w:rsid w:val="007649AE"/>
    <w:rsid w:val="00764B2E"/>
    <w:rsid w:val="00764CC0"/>
    <w:rsid w:val="00764D21"/>
    <w:rsid w:val="00764D92"/>
    <w:rsid w:val="00764F77"/>
    <w:rsid w:val="00765185"/>
    <w:rsid w:val="007651CA"/>
    <w:rsid w:val="00765433"/>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67CFB"/>
    <w:rsid w:val="007704E1"/>
    <w:rsid w:val="00770517"/>
    <w:rsid w:val="007705C9"/>
    <w:rsid w:val="00770657"/>
    <w:rsid w:val="007706AD"/>
    <w:rsid w:val="007709E7"/>
    <w:rsid w:val="00770ADC"/>
    <w:rsid w:val="00770C39"/>
    <w:rsid w:val="00770E5C"/>
    <w:rsid w:val="00770F5C"/>
    <w:rsid w:val="007710E7"/>
    <w:rsid w:val="007710E8"/>
    <w:rsid w:val="00771362"/>
    <w:rsid w:val="007714E7"/>
    <w:rsid w:val="00771503"/>
    <w:rsid w:val="0077173A"/>
    <w:rsid w:val="0077174A"/>
    <w:rsid w:val="007717C2"/>
    <w:rsid w:val="007718CE"/>
    <w:rsid w:val="00771A72"/>
    <w:rsid w:val="00771B91"/>
    <w:rsid w:val="00771FA6"/>
    <w:rsid w:val="007721BF"/>
    <w:rsid w:val="007721DB"/>
    <w:rsid w:val="007722BD"/>
    <w:rsid w:val="00772327"/>
    <w:rsid w:val="00772341"/>
    <w:rsid w:val="00772449"/>
    <w:rsid w:val="00772569"/>
    <w:rsid w:val="007728C3"/>
    <w:rsid w:val="007728C8"/>
    <w:rsid w:val="00772B17"/>
    <w:rsid w:val="00772E8C"/>
    <w:rsid w:val="00772EC8"/>
    <w:rsid w:val="00772FDB"/>
    <w:rsid w:val="0077302B"/>
    <w:rsid w:val="0077316B"/>
    <w:rsid w:val="00773441"/>
    <w:rsid w:val="00773573"/>
    <w:rsid w:val="007736D3"/>
    <w:rsid w:val="007738E7"/>
    <w:rsid w:val="00773A9A"/>
    <w:rsid w:val="00773CB1"/>
    <w:rsid w:val="00773F53"/>
    <w:rsid w:val="00773FF7"/>
    <w:rsid w:val="007743EA"/>
    <w:rsid w:val="00774459"/>
    <w:rsid w:val="00774696"/>
    <w:rsid w:val="00774A5C"/>
    <w:rsid w:val="00774B3F"/>
    <w:rsid w:val="00774C95"/>
    <w:rsid w:val="00774CD1"/>
    <w:rsid w:val="00774DC6"/>
    <w:rsid w:val="0077500F"/>
    <w:rsid w:val="0077526E"/>
    <w:rsid w:val="00775414"/>
    <w:rsid w:val="0077548E"/>
    <w:rsid w:val="00775899"/>
    <w:rsid w:val="007758CE"/>
    <w:rsid w:val="0077599B"/>
    <w:rsid w:val="00775A79"/>
    <w:rsid w:val="00775A7B"/>
    <w:rsid w:val="00775AAE"/>
    <w:rsid w:val="00775B8A"/>
    <w:rsid w:val="00775C4A"/>
    <w:rsid w:val="00776AE0"/>
    <w:rsid w:val="00776B21"/>
    <w:rsid w:val="00776E13"/>
    <w:rsid w:val="00776F7E"/>
    <w:rsid w:val="00777315"/>
    <w:rsid w:val="007774F1"/>
    <w:rsid w:val="00777568"/>
    <w:rsid w:val="007776A9"/>
    <w:rsid w:val="007777FB"/>
    <w:rsid w:val="00777841"/>
    <w:rsid w:val="00777B2F"/>
    <w:rsid w:val="007800E6"/>
    <w:rsid w:val="00780175"/>
    <w:rsid w:val="007802E4"/>
    <w:rsid w:val="00780919"/>
    <w:rsid w:val="00780F80"/>
    <w:rsid w:val="007810D1"/>
    <w:rsid w:val="007810DA"/>
    <w:rsid w:val="0078117F"/>
    <w:rsid w:val="00781236"/>
    <w:rsid w:val="0078123D"/>
    <w:rsid w:val="00781589"/>
    <w:rsid w:val="00781AD2"/>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536"/>
    <w:rsid w:val="0078355F"/>
    <w:rsid w:val="00783593"/>
    <w:rsid w:val="0078370C"/>
    <w:rsid w:val="0078378F"/>
    <w:rsid w:val="007838C0"/>
    <w:rsid w:val="007838EA"/>
    <w:rsid w:val="00783F28"/>
    <w:rsid w:val="00784190"/>
    <w:rsid w:val="0078422E"/>
    <w:rsid w:val="0078457B"/>
    <w:rsid w:val="00784756"/>
    <w:rsid w:val="00784956"/>
    <w:rsid w:val="00784A65"/>
    <w:rsid w:val="00784C1D"/>
    <w:rsid w:val="00784C39"/>
    <w:rsid w:val="00784D9A"/>
    <w:rsid w:val="00784DEA"/>
    <w:rsid w:val="00784ECE"/>
    <w:rsid w:val="00784FB4"/>
    <w:rsid w:val="0078506E"/>
    <w:rsid w:val="007850B0"/>
    <w:rsid w:val="007850B3"/>
    <w:rsid w:val="0078539D"/>
    <w:rsid w:val="007855C3"/>
    <w:rsid w:val="0078560B"/>
    <w:rsid w:val="007856C1"/>
    <w:rsid w:val="00785B0F"/>
    <w:rsid w:val="00785BCD"/>
    <w:rsid w:val="00785E21"/>
    <w:rsid w:val="00785F1A"/>
    <w:rsid w:val="00785FED"/>
    <w:rsid w:val="0078618D"/>
    <w:rsid w:val="0078624F"/>
    <w:rsid w:val="007862DE"/>
    <w:rsid w:val="007862EE"/>
    <w:rsid w:val="0078631C"/>
    <w:rsid w:val="0078641F"/>
    <w:rsid w:val="0078659E"/>
    <w:rsid w:val="00786875"/>
    <w:rsid w:val="007868C1"/>
    <w:rsid w:val="00786CE2"/>
    <w:rsid w:val="00786DDB"/>
    <w:rsid w:val="00786FAC"/>
    <w:rsid w:val="00787051"/>
    <w:rsid w:val="007871EC"/>
    <w:rsid w:val="00787356"/>
    <w:rsid w:val="00787720"/>
    <w:rsid w:val="00787A5A"/>
    <w:rsid w:val="00787B82"/>
    <w:rsid w:val="00787C8D"/>
    <w:rsid w:val="00787CE7"/>
    <w:rsid w:val="00787D8B"/>
    <w:rsid w:val="00787E22"/>
    <w:rsid w:val="00787F57"/>
    <w:rsid w:val="0079018D"/>
    <w:rsid w:val="007901DC"/>
    <w:rsid w:val="007901EA"/>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31AD"/>
    <w:rsid w:val="007931B3"/>
    <w:rsid w:val="007931E9"/>
    <w:rsid w:val="007936A8"/>
    <w:rsid w:val="00793DD9"/>
    <w:rsid w:val="00793ECA"/>
    <w:rsid w:val="00794219"/>
    <w:rsid w:val="007942B6"/>
    <w:rsid w:val="00794749"/>
    <w:rsid w:val="00794BB0"/>
    <w:rsid w:val="00794E3D"/>
    <w:rsid w:val="00794E7B"/>
    <w:rsid w:val="00794F29"/>
    <w:rsid w:val="007954F8"/>
    <w:rsid w:val="0079575C"/>
    <w:rsid w:val="007959D7"/>
    <w:rsid w:val="00795C63"/>
    <w:rsid w:val="00795DCB"/>
    <w:rsid w:val="007960D7"/>
    <w:rsid w:val="007962B4"/>
    <w:rsid w:val="007964DB"/>
    <w:rsid w:val="00796846"/>
    <w:rsid w:val="00796F15"/>
    <w:rsid w:val="0079723C"/>
    <w:rsid w:val="0079732E"/>
    <w:rsid w:val="007973B8"/>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945"/>
    <w:rsid w:val="007A09EA"/>
    <w:rsid w:val="007A0A67"/>
    <w:rsid w:val="007A0AF1"/>
    <w:rsid w:val="007A0B5A"/>
    <w:rsid w:val="007A0B95"/>
    <w:rsid w:val="007A101A"/>
    <w:rsid w:val="007A1119"/>
    <w:rsid w:val="007A11BF"/>
    <w:rsid w:val="007A125A"/>
    <w:rsid w:val="007A126D"/>
    <w:rsid w:val="007A138F"/>
    <w:rsid w:val="007A1490"/>
    <w:rsid w:val="007A14C4"/>
    <w:rsid w:val="007A1640"/>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C6E"/>
    <w:rsid w:val="007A30AA"/>
    <w:rsid w:val="007A3121"/>
    <w:rsid w:val="007A31C9"/>
    <w:rsid w:val="007A31F6"/>
    <w:rsid w:val="007A337E"/>
    <w:rsid w:val="007A344B"/>
    <w:rsid w:val="007A38D2"/>
    <w:rsid w:val="007A39DF"/>
    <w:rsid w:val="007A3A70"/>
    <w:rsid w:val="007A3AA3"/>
    <w:rsid w:val="007A3B3D"/>
    <w:rsid w:val="007A3B40"/>
    <w:rsid w:val="007A3EA7"/>
    <w:rsid w:val="007A3EF3"/>
    <w:rsid w:val="007A43ED"/>
    <w:rsid w:val="007A4477"/>
    <w:rsid w:val="007A4529"/>
    <w:rsid w:val="007A45D9"/>
    <w:rsid w:val="007A4623"/>
    <w:rsid w:val="007A4824"/>
    <w:rsid w:val="007A48AE"/>
    <w:rsid w:val="007A48BD"/>
    <w:rsid w:val="007A48EE"/>
    <w:rsid w:val="007A499B"/>
    <w:rsid w:val="007A4A73"/>
    <w:rsid w:val="007A4BDD"/>
    <w:rsid w:val="007A4BE1"/>
    <w:rsid w:val="007A4FC5"/>
    <w:rsid w:val="007A547E"/>
    <w:rsid w:val="007A5A61"/>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945"/>
    <w:rsid w:val="007A7BC1"/>
    <w:rsid w:val="007A7C23"/>
    <w:rsid w:val="007A7C81"/>
    <w:rsid w:val="007A7D8D"/>
    <w:rsid w:val="007A7E73"/>
    <w:rsid w:val="007A7F0B"/>
    <w:rsid w:val="007B020A"/>
    <w:rsid w:val="007B027D"/>
    <w:rsid w:val="007B0397"/>
    <w:rsid w:val="007B03EF"/>
    <w:rsid w:val="007B05DF"/>
    <w:rsid w:val="007B080D"/>
    <w:rsid w:val="007B0955"/>
    <w:rsid w:val="007B0ACB"/>
    <w:rsid w:val="007B0AD9"/>
    <w:rsid w:val="007B0ADB"/>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202A"/>
    <w:rsid w:val="007B2209"/>
    <w:rsid w:val="007B2284"/>
    <w:rsid w:val="007B22B9"/>
    <w:rsid w:val="007B2330"/>
    <w:rsid w:val="007B23B6"/>
    <w:rsid w:val="007B23DC"/>
    <w:rsid w:val="007B2654"/>
    <w:rsid w:val="007B26EE"/>
    <w:rsid w:val="007B2725"/>
    <w:rsid w:val="007B2824"/>
    <w:rsid w:val="007B2DD9"/>
    <w:rsid w:val="007B2E61"/>
    <w:rsid w:val="007B2EEE"/>
    <w:rsid w:val="007B2F5C"/>
    <w:rsid w:val="007B347A"/>
    <w:rsid w:val="007B34FF"/>
    <w:rsid w:val="007B3502"/>
    <w:rsid w:val="007B3C02"/>
    <w:rsid w:val="007B3CA6"/>
    <w:rsid w:val="007B3D15"/>
    <w:rsid w:val="007B3E6D"/>
    <w:rsid w:val="007B3E99"/>
    <w:rsid w:val="007B44BE"/>
    <w:rsid w:val="007B44ED"/>
    <w:rsid w:val="007B491A"/>
    <w:rsid w:val="007B4A04"/>
    <w:rsid w:val="007B4A1C"/>
    <w:rsid w:val="007B4ACF"/>
    <w:rsid w:val="007B4B6C"/>
    <w:rsid w:val="007B4D35"/>
    <w:rsid w:val="007B4D3F"/>
    <w:rsid w:val="007B5280"/>
    <w:rsid w:val="007B5370"/>
    <w:rsid w:val="007B5376"/>
    <w:rsid w:val="007B5484"/>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B1E"/>
    <w:rsid w:val="007B6B51"/>
    <w:rsid w:val="007B6B72"/>
    <w:rsid w:val="007B6D00"/>
    <w:rsid w:val="007B71E6"/>
    <w:rsid w:val="007B7496"/>
    <w:rsid w:val="007B75D2"/>
    <w:rsid w:val="007B775F"/>
    <w:rsid w:val="007B7A97"/>
    <w:rsid w:val="007B7D22"/>
    <w:rsid w:val="007B7D27"/>
    <w:rsid w:val="007B7D3F"/>
    <w:rsid w:val="007B7E3C"/>
    <w:rsid w:val="007C009D"/>
    <w:rsid w:val="007C0169"/>
    <w:rsid w:val="007C018D"/>
    <w:rsid w:val="007C021E"/>
    <w:rsid w:val="007C0410"/>
    <w:rsid w:val="007C049A"/>
    <w:rsid w:val="007C0504"/>
    <w:rsid w:val="007C0513"/>
    <w:rsid w:val="007C07CE"/>
    <w:rsid w:val="007C0802"/>
    <w:rsid w:val="007C09F6"/>
    <w:rsid w:val="007C0CF1"/>
    <w:rsid w:val="007C0DDF"/>
    <w:rsid w:val="007C0FA9"/>
    <w:rsid w:val="007C104B"/>
    <w:rsid w:val="007C1257"/>
    <w:rsid w:val="007C12BE"/>
    <w:rsid w:val="007C13A8"/>
    <w:rsid w:val="007C16DB"/>
    <w:rsid w:val="007C1707"/>
    <w:rsid w:val="007C191D"/>
    <w:rsid w:val="007C1AB1"/>
    <w:rsid w:val="007C1D6B"/>
    <w:rsid w:val="007C1D8C"/>
    <w:rsid w:val="007C223F"/>
    <w:rsid w:val="007C2248"/>
    <w:rsid w:val="007C269C"/>
    <w:rsid w:val="007C2739"/>
    <w:rsid w:val="007C28AC"/>
    <w:rsid w:val="007C29E4"/>
    <w:rsid w:val="007C2B4D"/>
    <w:rsid w:val="007C2B56"/>
    <w:rsid w:val="007C2C0A"/>
    <w:rsid w:val="007C2DD3"/>
    <w:rsid w:val="007C2ED6"/>
    <w:rsid w:val="007C313B"/>
    <w:rsid w:val="007C3373"/>
    <w:rsid w:val="007C33B3"/>
    <w:rsid w:val="007C34C4"/>
    <w:rsid w:val="007C3507"/>
    <w:rsid w:val="007C352A"/>
    <w:rsid w:val="007C39AC"/>
    <w:rsid w:val="007C3A70"/>
    <w:rsid w:val="007C3BDA"/>
    <w:rsid w:val="007C3C5F"/>
    <w:rsid w:val="007C3C9B"/>
    <w:rsid w:val="007C4273"/>
    <w:rsid w:val="007C457D"/>
    <w:rsid w:val="007C46D7"/>
    <w:rsid w:val="007C4AE1"/>
    <w:rsid w:val="007C4B0F"/>
    <w:rsid w:val="007C4D4F"/>
    <w:rsid w:val="007C4DAD"/>
    <w:rsid w:val="007C4E1D"/>
    <w:rsid w:val="007C4E23"/>
    <w:rsid w:val="007C4E70"/>
    <w:rsid w:val="007C4F57"/>
    <w:rsid w:val="007C5023"/>
    <w:rsid w:val="007C5027"/>
    <w:rsid w:val="007C52E1"/>
    <w:rsid w:val="007C52EF"/>
    <w:rsid w:val="007C5361"/>
    <w:rsid w:val="007C53F4"/>
    <w:rsid w:val="007C5830"/>
    <w:rsid w:val="007C5933"/>
    <w:rsid w:val="007C599E"/>
    <w:rsid w:val="007C59E8"/>
    <w:rsid w:val="007C5AF2"/>
    <w:rsid w:val="007C5C3E"/>
    <w:rsid w:val="007C5D27"/>
    <w:rsid w:val="007C5DB8"/>
    <w:rsid w:val="007C5DCE"/>
    <w:rsid w:val="007C628E"/>
    <w:rsid w:val="007C62C2"/>
    <w:rsid w:val="007C62F1"/>
    <w:rsid w:val="007C6318"/>
    <w:rsid w:val="007C67B0"/>
    <w:rsid w:val="007C6BC3"/>
    <w:rsid w:val="007C6BFB"/>
    <w:rsid w:val="007C6CA2"/>
    <w:rsid w:val="007C6E05"/>
    <w:rsid w:val="007C7101"/>
    <w:rsid w:val="007C71D8"/>
    <w:rsid w:val="007C7286"/>
    <w:rsid w:val="007C73D8"/>
    <w:rsid w:val="007C7671"/>
    <w:rsid w:val="007C7766"/>
    <w:rsid w:val="007C7864"/>
    <w:rsid w:val="007C7A90"/>
    <w:rsid w:val="007C7CAE"/>
    <w:rsid w:val="007C7CED"/>
    <w:rsid w:val="007C7EAF"/>
    <w:rsid w:val="007D02B9"/>
    <w:rsid w:val="007D03C1"/>
    <w:rsid w:val="007D0528"/>
    <w:rsid w:val="007D05B2"/>
    <w:rsid w:val="007D05FA"/>
    <w:rsid w:val="007D0634"/>
    <w:rsid w:val="007D0817"/>
    <w:rsid w:val="007D08CD"/>
    <w:rsid w:val="007D0AFF"/>
    <w:rsid w:val="007D0C44"/>
    <w:rsid w:val="007D0FFD"/>
    <w:rsid w:val="007D1107"/>
    <w:rsid w:val="007D12BE"/>
    <w:rsid w:val="007D12C9"/>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CEC"/>
    <w:rsid w:val="007D2E6E"/>
    <w:rsid w:val="007D3021"/>
    <w:rsid w:val="007D3307"/>
    <w:rsid w:val="007D36C5"/>
    <w:rsid w:val="007D3722"/>
    <w:rsid w:val="007D3C77"/>
    <w:rsid w:val="007D3D97"/>
    <w:rsid w:val="007D3DF2"/>
    <w:rsid w:val="007D3E46"/>
    <w:rsid w:val="007D3F04"/>
    <w:rsid w:val="007D3F0B"/>
    <w:rsid w:val="007D3FE7"/>
    <w:rsid w:val="007D3FFE"/>
    <w:rsid w:val="007D40A3"/>
    <w:rsid w:val="007D4169"/>
    <w:rsid w:val="007D44CE"/>
    <w:rsid w:val="007D4685"/>
    <w:rsid w:val="007D4728"/>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B8C"/>
    <w:rsid w:val="007D6C8B"/>
    <w:rsid w:val="007D6F64"/>
    <w:rsid w:val="007D737E"/>
    <w:rsid w:val="007D75A3"/>
    <w:rsid w:val="007D75AF"/>
    <w:rsid w:val="007D766A"/>
    <w:rsid w:val="007D776E"/>
    <w:rsid w:val="007D7889"/>
    <w:rsid w:val="007D7958"/>
    <w:rsid w:val="007D7E08"/>
    <w:rsid w:val="007D7EEB"/>
    <w:rsid w:val="007E02AA"/>
    <w:rsid w:val="007E039A"/>
    <w:rsid w:val="007E0595"/>
    <w:rsid w:val="007E087E"/>
    <w:rsid w:val="007E0B77"/>
    <w:rsid w:val="007E0B9B"/>
    <w:rsid w:val="007E11A8"/>
    <w:rsid w:val="007E12A0"/>
    <w:rsid w:val="007E1493"/>
    <w:rsid w:val="007E1782"/>
    <w:rsid w:val="007E1B08"/>
    <w:rsid w:val="007E1B41"/>
    <w:rsid w:val="007E1E05"/>
    <w:rsid w:val="007E2516"/>
    <w:rsid w:val="007E2570"/>
    <w:rsid w:val="007E25AB"/>
    <w:rsid w:val="007E2654"/>
    <w:rsid w:val="007E2704"/>
    <w:rsid w:val="007E2749"/>
    <w:rsid w:val="007E2BF5"/>
    <w:rsid w:val="007E2C5B"/>
    <w:rsid w:val="007E2C6C"/>
    <w:rsid w:val="007E2C81"/>
    <w:rsid w:val="007E2DB1"/>
    <w:rsid w:val="007E2F41"/>
    <w:rsid w:val="007E2FA2"/>
    <w:rsid w:val="007E30F6"/>
    <w:rsid w:val="007E3147"/>
    <w:rsid w:val="007E3795"/>
    <w:rsid w:val="007E3830"/>
    <w:rsid w:val="007E3B87"/>
    <w:rsid w:val="007E3F76"/>
    <w:rsid w:val="007E409E"/>
    <w:rsid w:val="007E40BB"/>
    <w:rsid w:val="007E44FC"/>
    <w:rsid w:val="007E4687"/>
    <w:rsid w:val="007E4858"/>
    <w:rsid w:val="007E4A4C"/>
    <w:rsid w:val="007E4AAB"/>
    <w:rsid w:val="007E4B2D"/>
    <w:rsid w:val="007E4B52"/>
    <w:rsid w:val="007E4C6C"/>
    <w:rsid w:val="007E4DAE"/>
    <w:rsid w:val="007E53AC"/>
    <w:rsid w:val="007E5422"/>
    <w:rsid w:val="007E54C3"/>
    <w:rsid w:val="007E54D8"/>
    <w:rsid w:val="007E5640"/>
    <w:rsid w:val="007E5929"/>
    <w:rsid w:val="007E59C6"/>
    <w:rsid w:val="007E5A33"/>
    <w:rsid w:val="007E5AC2"/>
    <w:rsid w:val="007E5B57"/>
    <w:rsid w:val="007E5FDB"/>
    <w:rsid w:val="007E618A"/>
    <w:rsid w:val="007E6444"/>
    <w:rsid w:val="007E657F"/>
    <w:rsid w:val="007E67EC"/>
    <w:rsid w:val="007E6C04"/>
    <w:rsid w:val="007E6D48"/>
    <w:rsid w:val="007E6D8C"/>
    <w:rsid w:val="007E6F1E"/>
    <w:rsid w:val="007E6F86"/>
    <w:rsid w:val="007E7087"/>
    <w:rsid w:val="007E7248"/>
    <w:rsid w:val="007E778D"/>
    <w:rsid w:val="007E7996"/>
    <w:rsid w:val="007E79C5"/>
    <w:rsid w:val="007E7D23"/>
    <w:rsid w:val="007E7E1C"/>
    <w:rsid w:val="007F01DD"/>
    <w:rsid w:val="007F0267"/>
    <w:rsid w:val="007F03E1"/>
    <w:rsid w:val="007F05CA"/>
    <w:rsid w:val="007F05DB"/>
    <w:rsid w:val="007F0798"/>
    <w:rsid w:val="007F0954"/>
    <w:rsid w:val="007F112D"/>
    <w:rsid w:val="007F1139"/>
    <w:rsid w:val="007F128A"/>
    <w:rsid w:val="007F12B2"/>
    <w:rsid w:val="007F140A"/>
    <w:rsid w:val="007F19F8"/>
    <w:rsid w:val="007F1C6F"/>
    <w:rsid w:val="007F1CA3"/>
    <w:rsid w:val="007F1E71"/>
    <w:rsid w:val="007F206D"/>
    <w:rsid w:val="007F2828"/>
    <w:rsid w:val="007F2845"/>
    <w:rsid w:val="007F2883"/>
    <w:rsid w:val="007F290B"/>
    <w:rsid w:val="007F2A69"/>
    <w:rsid w:val="007F2AAB"/>
    <w:rsid w:val="007F2AB4"/>
    <w:rsid w:val="007F3617"/>
    <w:rsid w:val="007F37E8"/>
    <w:rsid w:val="007F382C"/>
    <w:rsid w:val="007F38A2"/>
    <w:rsid w:val="007F3C65"/>
    <w:rsid w:val="007F3CC1"/>
    <w:rsid w:val="007F3F53"/>
    <w:rsid w:val="007F4065"/>
    <w:rsid w:val="007F40DE"/>
    <w:rsid w:val="007F43A0"/>
    <w:rsid w:val="007F43BC"/>
    <w:rsid w:val="007F43D6"/>
    <w:rsid w:val="007F4740"/>
    <w:rsid w:val="007F481C"/>
    <w:rsid w:val="007F483F"/>
    <w:rsid w:val="007F48C9"/>
    <w:rsid w:val="007F4BCB"/>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5B"/>
    <w:rsid w:val="007F76AD"/>
    <w:rsid w:val="007F76B8"/>
    <w:rsid w:val="007F76CC"/>
    <w:rsid w:val="007F777F"/>
    <w:rsid w:val="007F78C5"/>
    <w:rsid w:val="007F7CD6"/>
    <w:rsid w:val="007F7D6A"/>
    <w:rsid w:val="007F7DE5"/>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776"/>
    <w:rsid w:val="008018C8"/>
    <w:rsid w:val="008019EC"/>
    <w:rsid w:val="00801BBA"/>
    <w:rsid w:val="00801DD0"/>
    <w:rsid w:val="00801DF2"/>
    <w:rsid w:val="00801E18"/>
    <w:rsid w:val="008022E2"/>
    <w:rsid w:val="008022ED"/>
    <w:rsid w:val="00802440"/>
    <w:rsid w:val="0080263A"/>
    <w:rsid w:val="008026E5"/>
    <w:rsid w:val="008027FA"/>
    <w:rsid w:val="008028B0"/>
    <w:rsid w:val="00802939"/>
    <w:rsid w:val="00802A70"/>
    <w:rsid w:val="00802CA1"/>
    <w:rsid w:val="00802E97"/>
    <w:rsid w:val="0080329D"/>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D5"/>
    <w:rsid w:val="00805BE0"/>
    <w:rsid w:val="00805C17"/>
    <w:rsid w:val="00805DB2"/>
    <w:rsid w:val="00805ECD"/>
    <w:rsid w:val="00806227"/>
    <w:rsid w:val="0080630F"/>
    <w:rsid w:val="008064E1"/>
    <w:rsid w:val="00806613"/>
    <w:rsid w:val="008069E1"/>
    <w:rsid w:val="008070C2"/>
    <w:rsid w:val="008070DD"/>
    <w:rsid w:val="00807407"/>
    <w:rsid w:val="00807422"/>
    <w:rsid w:val="0080742D"/>
    <w:rsid w:val="0080751A"/>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151E"/>
    <w:rsid w:val="008116E3"/>
    <w:rsid w:val="008117D1"/>
    <w:rsid w:val="008119E0"/>
    <w:rsid w:val="00811A19"/>
    <w:rsid w:val="00811A5F"/>
    <w:rsid w:val="00811ADC"/>
    <w:rsid w:val="00811B2C"/>
    <w:rsid w:val="00811D6A"/>
    <w:rsid w:val="00811E8E"/>
    <w:rsid w:val="00811F91"/>
    <w:rsid w:val="00812198"/>
    <w:rsid w:val="0081220D"/>
    <w:rsid w:val="0081245B"/>
    <w:rsid w:val="00812495"/>
    <w:rsid w:val="00812498"/>
    <w:rsid w:val="0081276D"/>
    <w:rsid w:val="008127B7"/>
    <w:rsid w:val="008127E6"/>
    <w:rsid w:val="00812A7A"/>
    <w:rsid w:val="00812D90"/>
    <w:rsid w:val="00812DDC"/>
    <w:rsid w:val="00812EC7"/>
    <w:rsid w:val="00812FD8"/>
    <w:rsid w:val="0081336E"/>
    <w:rsid w:val="0081338C"/>
    <w:rsid w:val="00813708"/>
    <w:rsid w:val="00813857"/>
    <w:rsid w:val="00813928"/>
    <w:rsid w:val="00813AAB"/>
    <w:rsid w:val="00813B92"/>
    <w:rsid w:val="00813EE7"/>
    <w:rsid w:val="0081446B"/>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481"/>
    <w:rsid w:val="008154EC"/>
    <w:rsid w:val="008155FC"/>
    <w:rsid w:val="008158C2"/>
    <w:rsid w:val="00815A27"/>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BB4"/>
    <w:rsid w:val="00816C70"/>
    <w:rsid w:val="00816CA0"/>
    <w:rsid w:val="00816CD1"/>
    <w:rsid w:val="008173BF"/>
    <w:rsid w:val="008177F9"/>
    <w:rsid w:val="0081787A"/>
    <w:rsid w:val="008179C6"/>
    <w:rsid w:val="00817B09"/>
    <w:rsid w:val="00817B11"/>
    <w:rsid w:val="00817DB6"/>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836"/>
    <w:rsid w:val="00821887"/>
    <w:rsid w:val="00821B3F"/>
    <w:rsid w:val="00821ECB"/>
    <w:rsid w:val="00821ECD"/>
    <w:rsid w:val="008220C2"/>
    <w:rsid w:val="008221FE"/>
    <w:rsid w:val="0082228F"/>
    <w:rsid w:val="008226E8"/>
    <w:rsid w:val="00822720"/>
    <w:rsid w:val="008227BC"/>
    <w:rsid w:val="008228F6"/>
    <w:rsid w:val="00822BF5"/>
    <w:rsid w:val="00822DDB"/>
    <w:rsid w:val="00822E17"/>
    <w:rsid w:val="008230B8"/>
    <w:rsid w:val="00823173"/>
    <w:rsid w:val="0082320B"/>
    <w:rsid w:val="00823297"/>
    <w:rsid w:val="0082338B"/>
    <w:rsid w:val="0082350B"/>
    <w:rsid w:val="00823664"/>
    <w:rsid w:val="00823C77"/>
    <w:rsid w:val="00823D06"/>
    <w:rsid w:val="00823D7A"/>
    <w:rsid w:val="00823E5E"/>
    <w:rsid w:val="00823F3F"/>
    <w:rsid w:val="0082414F"/>
    <w:rsid w:val="00824286"/>
    <w:rsid w:val="008243E7"/>
    <w:rsid w:val="00824754"/>
    <w:rsid w:val="00824894"/>
    <w:rsid w:val="00824AF8"/>
    <w:rsid w:val="00824E9B"/>
    <w:rsid w:val="00824F3B"/>
    <w:rsid w:val="00824F89"/>
    <w:rsid w:val="00824FFF"/>
    <w:rsid w:val="0082511B"/>
    <w:rsid w:val="00825366"/>
    <w:rsid w:val="008253F1"/>
    <w:rsid w:val="008253FD"/>
    <w:rsid w:val="00825ACF"/>
    <w:rsid w:val="00825B36"/>
    <w:rsid w:val="00825C88"/>
    <w:rsid w:val="00825E7F"/>
    <w:rsid w:val="00825E84"/>
    <w:rsid w:val="008260F0"/>
    <w:rsid w:val="008266C5"/>
    <w:rsid w:val="0082693B"/>
    <w:rsid w:val="0082693D"/>
    <w:rsid w:val="00826972"/>
    <w:rsid w:val="008269F3"/>
    <w:rsid w:val="00826C68"/>
    <w:rsid w:val="00826C7B"/>
    <w:rsid w:val="00826DD9"/>
    <w:rsid w:val="00826E01"/>
    <w:rsid w:val="00826F64"/>
    <w:rsid w:val="00826FA3"/>
    <w:rsid w:val="00827053"/>
    <w:rsid w:val="008270F9"/>
    <w:rsid w:val="00827385"/>
    <w:rsid w:val="00827396"/>
    <w:rsid w:val="00827476"/>
    <w:rsid w:val="00827646"/>
    <w:rsid w:val="008277A8"/>
    <w:rsid w:val="0082785F"/>
    <w:rsid w:val="008278B6"/>
    <w:rsid w:val="0082794C"/>
    <w:rsid w:val="008279E8"/>
    <w:rsid w:val="008279ED"/>
    <w:rsid w:val="00827B55"/>
    <w:rsid w:val="00827EDA"/>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4F"/>
    <w:rsid w:val="008321DD"/>
    <w:rsid w:val="008321DE"/>
    <w:rsid w:val="0083220D"/>
    <w:rsid w:val="008322F0"/>
    <w:rsid w:val="008329B8"/>
    <w:rsid w:val="008329DC"/>
    <w:rsid w:val="00832C0D"/>
    <w:rsid w:val="00832F7B"/>
    <w:rsid w:val="008332CE"/>
    <w:rsid w:val="00833408"/>
    <w:rsid w:val="0083350F"/>
    <w:rsid w:val="00833655"/>
    <w:rsid w:val="008338CC"/>
    <w:rsid w:val="00833C2C"/>
    <w:rsid w:val="00833D69"/>
    <w:rsid w:val="00833ECA"/>
    <w:rsid w:val="00833F9F"/>
    <w:rsid w:val="00833FAA"/>
    <w:rsid w:val="008341F1"/>
    <w:rsid w:val="00834350"/>
    <w:rsid w:val="00834358"/>
    <w:rsid w:val="00834608"/>
    <w:rsid w:val="008346BD"/>
    <w:rsid w:val="00834923"/>
    <w:rsid w:val="00834976"/>
    <w:rsid w:val="00834A4B"/>
    <w:rsid w:val="00834AFC"/>
    <w:rsid w:val="00834D14"/>
    <w:rsid w:val="008352DB"/>
    <w:rsid w:val="0083549C"/>
    <w:rsid w:val="008354D0"/>
    <w:rsid w:val="00835844"/>
    <w:rsid w:val="008359EB"/>
    <w:rsid w:val="00835A4E"/>
    <w:rsid w:val="00835A99"/>
    <w:rsid w:val="00835BFC"/>
    <w:rsid w:val="00835DBA"/>
    <w:rsid w:val="00835DCE"/>
    <w:rsid w:val="00835DE9"/>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F3"/>
    <w:rsid w:val="00840E16"/>
    <w:rsid w:val="00840E26"/>
    <w:rsid w:val="00840F26"/>
    <w:rsid w:val="00840FA7"/>
    <w:rsid w:val="00840FB8"/>
    <w:rsid w:val="008410E7"/>
    <w:rsid w:val="0084125C"/>
    <w:rsid w:val="00841616"/>
    <w:rsid w:val="00841791"/>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692"/>
    <w:rsid w:val="0084376E"/>
    <w:rsid w:val="0084384C"/>
    <w:rsid w:val="00843A7A"/>
    <w:rsid w:val="00843ABC"/>
    <w:rsid w:val="00843B5C"/>
    <w:rsid w:val="00843C1E"/>
    <w:rsid w:val="00843DCD"/>
    <w:rsid w:val="00843F70"/>
    <w:rsid w:val="00844188"/>
    <w:rsid w:val="00844508"/>
    <w:rsid w:val="008447A5"/>
    <w:rsid w:val="008447F5"/>
    <w:rsid w:val="0084485F"/>
    <w:rsid w:val="00844A39"/>
    <w:rsid w:val="00844B58"/>
    <w:rsid w:val="00844E4B"/>
    <w:rsid w:val="00845147"/>
    <w:rsid w:val="0084537A"/>
    <w:rsid w:val="008453FF"/>
    <w:rsid w:val="008456AB"/>
    <w:rsid w:val="008458DC"/>
    <w:rsid w:val="0084591E"/>
    <w:rsid w:val="00845B05"/>
    <w:rsid w:val="00845F1D"/>
    <w:rsid w:val="00846292"/>
    <w:rsid w:val="008464B9"/>
    <w:rsid w:val="008464DC"/>
    <w:rsid w:val="008465B3"/>
    <w:rsid w:val="00846759"/>
    <w:rsid w:val="008468BE"/>
    <w:rsid w:val="0084699C"/>
    <w:rsid w:val="00846A5A"/>
    <w:rsid w:val="00846B00"/>
    <w:rsid w:val="00846B98"/>
    <w:rsid w:val="00846BCF"/>
    <w:rsid w:val="008470D8"/>
    <w:rsid w:val="00847137"/>
    <w:rsid w:val="00847203"/>
    <w:rsid w:val="008473E5"/>
    <w:rsid w:val="00847408"/>
    <w:rsid w:val="00847481"/>
    <w:rsid w:val="00847790"/>
    <w:rsid w:val="00847DB7"/>
    <w:rsid w:val="00847EF4"/>
    <w:rsid w:val="00847F0F"/>
    <w:rsid w:val="0085002D"/>
    <w:rsid w:val="0085013E"/>
    <w:rsid w:val="008506AB"/>
    <w:rsid w:val="008506E1"/>
    <w:rsid w:val="008507A9"/>
    <w:rsid w:val="00850852"/>
    <w:rsid w:val="0085089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C7"/>
    <w:rsid w:val="00851F8D"/>
    <w:rsid w:val="00852166"/>
    <w:rsid w:val="008523AF"/>
    <w:rsid w:val="0085246B"/>
    <w:rsid w:val="008525E4"/>
    <w:rsid w:val="0085267E"/>
    <w:rsid w:val="0085270B"/>
    <w:rsid w:val="0085270F"/>
    <w:rsid w:val="00852795"/>
    <w:rsid w:val="008527DC"/>
    <w:rsid w:val="008528D3"/>
    <w:rsid w:val="008530F4"/>
    <w:rsid w:val="00853111"/>
    <w:rsid w:val="0085319A"/>
    <w:rsid w:val="0085353F"/>
    <w:rsid w:val="00853B99"/>
    <w:rsid w:val="00853BFB"/>
    <w:rsid w:val="00853C6D"/>
    <w:rsid w:val="00853E4B"/>
    <w:rsid w:val="00853EF5"/>
    <w:rsid w:val="008544CA"/>
    <w:rsid w:val="00854553"/>
    <w:rsid w:val="008547EA"/>
    <w:rsid w:val="00854A13"/>
    <w:rsid w:val="00854D16"/>
    <w:rsid w:val="00854DEA"/>
    <w:rsid w:val="00854FFF"/>
    <w:rsid w:val="00855049"/>
    <w:rsid w:val="00855167"/>
    <w:rsid w:val="00855275"/>
    <w:rsid w:val="008554F9"/>
    <w:rsid w:val="008559BD"/>
    <w:rsid w:val="00855A7A"/>
    <w:rsid w:val="00855B86"/>
    <w:rsid w:val="00856301"/>
    <w:rsid w:val="008566D2"/>
    <w:rsid w:val="00856839"/>
    <w:rsid w:val="00856A4F"/>
    <w:rsid w:val="00856A8F"/>
    <w:rsid w:val="00856D47"/>
    <w:rsid w:val="00856DCB"/>
    <w:rsid w:val="0085714F"/>
    <w:rsid w:val="00857EDD"/>
    <w:rsid w:val="0086022E"/>
    <w:rsid w:val="00860274"/>
    <w:rsid w:val="00860357"/>
    <w:rsid w:val="00860691"/>
    <w:rsid w:val="0086075F"/>
    <w:rsid w:val="00860874"/>
    <w:rsid w:val="008608B1"/>
    <w:rsid w:val="0086092E"/>
    <w:rsid w:val="008609A3"/>
    <w:rsid w:val="00860B11"/>
    <w:rsid w:val="00861008"/>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B2A"/>
    <w:rsid w:val="00862CD5"/>
    <w:rsid w:val="008630B9"/>
    <w:rsid w:val="0086350D"/>
    <w:rsid w:val="00863585"/>
    <w:rsid w:val="00863697"/>
    <w:rsid w:val="0086369D"/>
    <w:rsid w:val="00863A47"/>
    <w:rsid w:val="00863B7E"/>
    <w:rsid w:val="00863BC1"/>
    <w:rsid w:val="00863F37"/>
    <w:rsid w:val="0086406B"/>
    <w:rsid w:val="00864173"/>
    <w:rsid w:val="008641F0"/>
    <w:rsid w:val="00864303"/>
    <w:rsid w:val="00864413"/>
    <w:rsid w:val="00864921"/>
    <w:rsid w:val="00864ACD"/>
    <w:rsid w:val="00864AD7"/>
    <w:rsid w:val="00864C8C"/>
    <w:rsid w:val="00864CA6"/>
    <w:rsid w:val="00864CD3"/>
    <w:rsid w:val="008651E1"/>
    <w:rsid w:val="008655AE"/>
    <w:rsid w:val="008656CC"/>
    <w:rsid w:val="008658B0"/>
    <w:rsid w:val="00865995"/>
    <w:rsid w:val="008659FB"/>
    <w:rsid w:val="0086619B"/>
    <w:rsid w:val="00866226"/>
    <w:rsid w:val="0086658F"/>
    <w:rsid w:val="00866672"/>
    <w:rsid w:val="00866A51"/>
    <w:rsid w:val="00866EC5"/>
    <w:rsid w:val="00866F89"/>
    <w:rsid w:val="00866FEF"/>
    <w:rsid w:val="0086709D"/>
    <w:rsid w:val="0086719D"/>
    <w:rsid w:val="008673E6"/>
    <w:rsid w:val="00867651"/>
    <w:rsid w:val="0086784C"/>
    <w:rsid w:val="00867B5A"/>
    <w:rsid w:val="00867CA2"/>
    <w:rsid w:val="00867CAD"/>
    <w:rsid w:val="00867F10"/>
    <w:rsid w:val="00870052"/>
    <w:rsid w:val="00870055"/>
    <w:rsid w:val="00870203"/>
    <w:rsid w:val="00870568"/>
    <w:rsid w:val="0087057D"/>
    <w:rsid w:val="008706E1"/>
    <w:rsid w:val="008707AD"/>
    <w:rsid w:val="00870916"/>
    <w:rsid w:val="00870A6A"/>
    <w:rsid w:val="00870AE7"/>
    <w:rsid w:val="00871037"/>
    <w:rsid w:val="0087108C"/>
    <w:rsid w:val="008712FB"/>
    <w:rsid w:val="008716F3"/>
    <w:rsid w:val="0087183B"/>
    <w:rsid w:val="008718C3"/>
    <w:rsid w:val="00871A28"/>
    <w:rsid w:val="00871D6F"/>
    <w:rsid w:val="00872250"/>
    <w:rsid w:val="008722C9"/>
    <w:rsid w:val="00872AC9"/>
    <w:rsid w:val="00872CD4"/>
    <w:rsid w:val="00872E02"/>
    <w:rsid w:val="00872FB6"/>
    <w:rsid w:val="008730A9"/>
    <w:rsid w:val="00873206"/>
    <w:rsid w:val="00873244"/>
    <w:rsid w:val="00873334"/>
    <w:rsid w:val="00873419"/>
    <w:rsid w:val="00873543"/>
    <w:rsid w:val="00873677"/>
    <w:rsid w:val="00873905"/>
    <w:rsid w:val="00873D87"/>
    <w:rsid w:val="00873E76"/>
    <w:rsid w:val="00873EB4"/>
    <w:rsid w:val="00873EDE"/>
    <w:rsid w:val="00874009"/>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FC2"/>
    <w:rsid w:val="008760E6"/>
    <w:rsid w:val="008764A5"/>
    <w:rsid w:val="0087669F"/>
    <w:rsid w:val="008766E0"/>
    <w:rsid w:val="00876838"/>
    <w:rsid w:val="0087692D"/>
    <w:rsid w:val="00876B52"/>
    <w:rsid w:val="00876FA0"/>
    <w:rsid w:val="008773F4"/>
    <w:rsid w:val="00877610"/>
    <w:rsid w:val="008776DA"/>
    <w:rsid w:val="008776E6"/>
    <w:rsid w:val="00877A31"/>
    <w:rsid w:val="00877C07"/>
    <w:rsid w:val="00877CD6"/>
    <w:rsid w:val="00877D98"/>
    <w:rsid w:val="00880089"/>
    <w:rsid w:val="008800F7"/>
    <w:rsid w:val="0088014E"/>
    <w:rsid w:val="008801E9"/>
    <w:rsid w:val="0088025F"/>
    <w:rsid w:val="00880569"/>
    <w:rsid w:val="0088059D"/>
    <w:rsid w:val="008806AD"/>
    <w:rsid w:val="0088089F"/>
    <w:rsid w:val="008808DE"/>
    <w:rsid w:val="00880A1C"/>
    <w:rsid w:val="00880C1E"/>
    <w:rsid w:val="00880C4D"/>
    <w:rsid w:val="00880E44"/>
    <w:rsid w:val="00880ED5"/>
    <w:rsid w:val="00880EDF"/>
    <w:rsid w:val="00880F94"/>
    <w:rsid w:val="0088114E"/>
    <w:rsid w:val="008811FD"/>
    <w:rsid w:val="0088130F"/>
    <w:rsid w:val="00881696"/>
    <w:rsid w:val="00881D62"/>
    <w:rsid w:val="00881D90"/>
    <w:rsid w:val="008821A3"/>
    <w:rsid w:val="0088234D"/>
    <w:rsid w:val="0088250B"/>
    <w:rsid w:val="008825F2"/>
    <w:rsid w:val="00882881"/>
    <w:rsid w:val="00882ACC"/>
    <w:rsid w:val="00882AFF"/>
    <w:rsid w:val="00882DE6"/>
    <w:rsid w:val="0088387C"/>
    <w:rsid w:val="00883A0A"/>
    <w:rsid w:val="00883A20"/>
    <w:rsid w:val="00883A7E"/>
    <w:rsid w:val="00883B65"/>
    <w:rsid w:val="00883D4D"/>
    <w:rsid w:val="00883DEF"/>
    <w:rsid w:val="00883E9D"/>
    <w:rsid w:val="00883EAD"/>
    <w:rsid w:val="00883FBE"/>
    <w:rsid w:val="008840B9"/>
    <w:rsid w:val="008844DF"/>
    <w:rsid w:val="008844F1"/>
    <w:rsid w:val="00884919"/>
    <w:rsid w:val="00884B59"/>
    <w:rsid w:val="00884F61"/>
    <w:rsid w:val="008850B5"/>
    <w:rsid w:val="008850BA"/>
    <w:rsid w:val="008853C5"/>
    <w:rsid w:val="008854A8"/>
    <w:rsid w:val="008854DA"/>
    <w:rsid w:val="00885580"/>
    <w:rsid w:val="0088574F"/>
    <w:rsid w:val="008857B7"/>
    <w:rsid w:val="008857C2"/>
    <w:rsid w:val="00885876"/>
    <w:rsid w:val="00885953"/>
    <w:rsid w:val="00885A8A"/>
    <w:rsid w:val="00885B92"/>
    <w:rsid w:val="00885F16"/>
    <w:rsid w:val="00885FAD"/>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968"/>
    <w:rsid w:val="0088798B"/>
    <w:rsid w:val="00887C85"/>
    <w:rsid w:val="00887D99"/>
    <w:rsid w:val="00887E17"/>
    <w:rsid w:val="00887E74"/>
    <w:rsid w:val="00887FC9"/>
    <w:rsid w:val="008900A8"/>
    <w:rsid w:val="008901AA"/>
    <w:rsid w:val="00890436"/>
    <w:rsid w:val="0089051C"/>
    <w:rsid w:val="008907D8"/>
    <w:rsid w:val="00890863"/>
    <w:rsid w:val="008908E5"/>
    <w:rsid w:val="00890B68"/>
    <w:rsid w:val="00890E4F"/>
    <w:rsid w:val="00890F1C"/>
    <w:rsid w:val="00890FB9"/>
    <w:rsid w:val="00891060"/>
    <w:rsid w:val="008911BD"/>
    <w:rsid w:val="00891216"/>
    <w:rsid w:val="0089162E"/>
    <w:rsid w:val="0089163D"/>
    <w:rsid w:val="00891645"/>
    <w:rsid w:val="0089164A"/>
    <w:rsid w:val="008916BB"/>
    <w:rsid w:val="00891970"/>
    <w:rsid w:val="0089199F"/>
    <w:rsid w:val="00891A85"/>
    <w:rsid w:val="00891D48"/>
    <w:rsid w:val="008920C2"/>
    <w:rsid w:val="008923F7"/>
    <w:rsid w:val="0089250F"/>
    <w:rsid w:val="008926B3"/>
    <w:rsid w:val="0089293A"/>
    <w:rsid w:val="0089293B"/>
    <w:rsid w:val="00892992"/>
    <w:rsid w:val="00892D45"/>
    <w:rsid w:val="00893180"/>
    <w:rsid w:val="0089345A"/>
    <w:rsid w:val="008934D5"/>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BEA"/>
    <w:rsid w:val="00896D16"/>
    <w:rsid w:val="00896F07"/>
    <w:rsid w:val="00897102"/>
    <w:rsid w:val="0089716F"/>
    <w:rsid w:val="00897580"/>
    <w:rsid w:val="0089790C"/>
    <w:rsid w:val="00897A9A"/>
    <w:rsid w:val="00897C2E"/>
    <w:rsid w:val="00897C71"/>
    <w:rsid w:val="00897DC0"/>
    <w:rsid w:val="00897F0B"/>
    <w:rsid w:val="00897FBC"/>
    <w:rsid w:val="008A025F"/>
    <w:rsid w:val="008A053E"/>
    <w:rsid w:val="008A0745"/>
    <w:rsid w:val="008A0751"/>
    <w:rsid w:val="008A0824"/>
    <w:rsid w:val="008A0A0D"/>
    <w:rsid w:val="008A0AB9"/>
    <w:rsid w:val="008A0AD5"/>
    <w:rsid w:val="008A0B5E"/>
    <w:rsid w:val="008A0C7F"/>
    <w:rsid w:val="008A0CA6"/>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A16"/>
    <w:rsid w:val="008A2BA3"/>
    <w:rsid w:val="008A2D52"/>
    <w:rsid w:val="008A2F54"/>
    <w:rsid w:val="008A3038"/>
    <w:rsid w:val="008A3306"/>
    <w:rsid w:val="008A361E"/>
    <w:rsid w:val="008A3FBA"/>
    <w:rsid w:val="008A3FED"/>
    <w:rsid w:val="008A40C9"/>
    <w:rsid w:val="008A469C"/>
    <w:rsid w:val="008A46AE"/>
    <w:rsid w:val="008A4968"/>
    <w:rsid w:val="008A4A05"/>
    <w:rsid w:val="008A4B16"/>
    <w:rsid w:val="008A4C6F"/>
    <w:rsid w:val="008A4CBA"/>
    <w:rsid w:val="008A4D63"/>
    <w:rsid w:val="008A4E11"/>
    <w:rsid w:val="008A56F8"/>
    <w:rsid w:val="008A5AC3"/>
    <w:rsid w:val="008A5ACA"/>
    <w:rsid w:val="008A5BB0"/>
    <w:rsid w:val="008A5CB4"/>
    <w:rsid w:val="008A5D54"/>
    <w:rsid w:val="008A5E7E"/>
    <w:rsid w:val="008A5F91"/>
    <w:rsid w:val="008A6103"/>
    <w:rsid w:val="008A6157"/>
    <w:rsid w:val="008A65D2"/>
    <w:rsid w:val="008A6D4E"/>
    <w:rsid w:val="008A6D62"/>
    <w:rsid w:val="008A7807"/>
    <w:rsid w:val="008A7881"/>
    <w:rsid w:val="008A7AD7"/>
    <w:rsid w:val="008A7B96"/>
    <w:rsid w:val="008A7E26"/>
    <w:rsid w:val="008A7EF1"/>
    <w:rsid w:val="008A7F3E"/>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3BF"/>
    <w:rsid w:val="008B13E9"/>
    <w:rsid w:val="008B15F0"/>
    <w:rsid w:val="008B1A48"/>
    <w:rsid w:val="008B1F9F"/>
    <w:rsid w:val="008B21AE"/>
    <w:rsid w:val="008B21CE"/>
    <w:rsid w:val="008B2257"/>
    <w:rsid w:val="008B2322"/>
    <w:rsid w:val="008B2436"/>
    <w:rsid w:val="008B26FA"/>
    <w:rsid w:val="008B2A19"/>
    <w:rsid w:val="008B2B10"/>
    <w:rsid w:val="008B2E2A"/>
    <w:rsid w:val="008B2FBC"/>
    <w:rsid w:val="008B326F"/>
    <w:rsid w:val="008B34C3"/>
    <w:rsid w:val="008B34CA"/>
    <w:rsid w:val="008B34D8"/>
    <w:rsid w:val="008B3704"/>
    <w:rsid w:val="008B3A00"/>
    <w:rsid w:val="008B3B51"/>
    <w:rsid w:val="008B3B7E"/>
    <w:rsid w:val="008B3E1D"/>
    <w:rsid w:val="008B3E3E"/>
    <w:rsid w:val="008B3F7E"/>
    <w:rsid w:val="008B4057"/>
    <w:rsid w:val="008B4145"/>
    <w:rsid w:val="008B4208"/>
    <w:rsid w:val="008B4236"/>
    <w:rsid w:val="008B42A3"/>
    <w:rsid w:val="008B4331"/>
    <w:rsid w:val="008B4377"/>
    <w:rsid w:val="008B4392"/>
    <w:rsid w:val="008B43AF"/>
    <w:rsid w:val="008B44DE"/>
    <w:rsid w:val="008B4917"/>
    <w:rsid w:val="008B4A0D"/>
    <w:rsid w:val="008B4C3E"/>
    <w:rsid w:val="008B4F7D"/>
    <w:rsid w:val="008B5071"/>
    <w:rsid w:val="008B5144"/>
    <w:rsid w:val="008B51AA"/>
    <w:rsid w:val="008B5290"/>
    <w:rsid w:val="008B538A"/>
    <w:rsid w:val="008B5595"/>
    <w:rsid w:val="008B57A3"/>
    <w:rsid w:val="008B595E"/>
    <w:rsid w:val="008B5C99"/>
    <w:rsid w:val="008B6094"/>
    <w:rsid w:val="008B6107"/>
    <w:rsid w:val="008B613D"/>
    <w:rsid w:val="008B6397"/>
    <w:rsid w:val="008B65D0"/>
    <w:rsid w:val="008B6A40"/>
    <w:rsid w:val="008B6B75"/>
    <w:rsid w:val="008B6C61"/>
    <w:rsid w:val="008B6D3F"/>
    <w:rsid w:val="008B6E17"/>
    <w:rsid w:val="008B6F12"/>
    <w:rsid w:val="008B6FF2"/>
    <w:rsid w:val="008B72EC"/>
    <w:rsid w:val="008B76DC"/>
    <w:rsid w:val="008B77C8"/>
    <w:rsid w:val="008B7EE1"/>
    <w:rsid w:val="008B7F82"/>
    <w:rsid w:val="008C0000"/>
    <w:rsid w:val="008C010D"/>
    <w:rsid w:val="008C07E7"/>
    <w:rsid w:val="008C0834"/>
    <w:rsid w:val="008C0AF0"/>
    <w:rsid w:val="008C0D3A"/>
    <w:rsid w:val="008C0FA3"/>
    <w:rsid w:val="008C13DF"/>
    <w:rsid w:val="008C14ED"/>
    <w:rsid w:val="008C1D2B"/>
    <w:rsid w:val="008C1EAC"/>
    <w:rsid w:val="008C2473"/>
    <w:rsid w:val="008C2544"/>
    <w:rsid w:val="008C257D"/>
    <w:rsid w:val="008C2609"/>
    <w:rsid w:val="008C2623"/>
    <w:rsid w:val="008C2732"/>
    <w:rsid w:val="008C2B88"/>
    <w:rsid w:val="008C2CFD"/>
    <w:rsid w:val="008C2E01"/>
    <w:rsid w:val="008C2EA2"/>
    <w:rsid w:val="008C2FD7"/>
    <w:rsid w:val="008C30BC"/>
    <w:rsid w:val="008C30D6"/>
    <w:rsid w:val="008C3189"/>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127"/>
    <w:rsid w:val="008C52C6"/>
    <w:rsid w:val="008C52E9"/>
    <w:rsid w:val="008C5485"/>
    <w:rsid w:val="008C54A2"/>
    <w:rsid w:val="008C54E2"/>
    <w:rsid w:val="008C5AAC"/>
    <w:rsid w:val="008C5D03"/>
    <w:rsid w:val="008C603A"/>
    <w:rsid w:val="008C62A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7D"/>
    <w:rsid w:val="008C7BEB"/>
    <w:rsid w:val="008C7CA4"/>
    <w:rsid w:val="008C7E1E"/>
    <w:rsid w:val="008C7F23"/>
    <w:rsid w:val="008C7F8C"/>
    <w:rsid w:val="008D0022"/>
    <w:rsid w:val="008D0081"/>
    <w:rsid w:val="008D0315"/>
    <w:rsid w:val="008D04A2"/>
    <w:rsid w:val="008D0BCD"/>
    <w:rsid w:val="008D0CCD"/>
    <w:rsid w:val="008D0DC2"/>
    <w:rsid w:val="008D1084"/>
    <w:rsid w:val="008D129A"/>
    <w:rsid w:val="008D13A2"/>
    <w:rsid w:val="008D155B"/>
    <w:rsid w:val="008D167D"/>
    <w:rsid w:val="008D1A05"/>
    <w:rsid w:val="008D1AE8"/>
    <w:rsid w:val="008D1BD0"/>
    <w:rsid w:val="008D1BF1"/>
    <w:rsid w:val="008D1CE4"/>
    <w:rsid w:val="008D20E4"/>
    <w:rsid w:val="008D2183"/>
    <w:rsid w:val="008D22B9"/>
    <w:rsid w:val="008D24BF"/>
    <w:rsid w:val="008D2610"/>
    <w:rsid w:val="008D2782"/>
    <w:rsid w:val="008D278E"/>
    <w:rsid w:val="008D29B3"/>
    <w:rsid w:val="008D2B1D"/>
    <w:rsid w:val="008D2C8D"/>
    <w:rsid w:val="008D2ECB"/>
    <w:rsid w:val="008D3116"/>
    <w:rsid w:val="008D3437"/>
    <w:rsid w:val="008D364D"/>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B86"/>
    <w:rsid w:val="008D6C2D"/>
    <w:rsid w:val="008D6E16"/>
    <w:rsid w:val="008D6E61"/>
    <w:rsid w:val="008D70D2"/>
    <w:rsid w:val="008D72DC"/>
    <w:rsid w:val="008D7621"/>
    <w:rsid w:val="008D7844"/>
    <w:rsid w:val="008D79EC"/>
    <w:rsid w:val="008D7CCA"/>
    <w:rsid w:val="008D7D7B"/>
    <w:rsid w:val="008D7ED1"/>
    <w:rsid w:val="008E0234"/>
    <w:rsid w:val="008E0440"/>
    <w:rsid w:val="008E0616"/>
    <w:rsid w:val="008E091F"/>
    <w:rsid w:val="008E0AEE"/>
    <w:rsid w:val="008E0C9F"/>
    <w:rsid w:val="008E0EB4"/>
    <w:rsid w:val="008E0F52"/>
    <w:rsid w:val="008E0F62"/>
    <w:rsid w:val="008E11DB"/>
    <w:rsid w:val="008E11EE"/>
    <w:rsid w:val="008E12CB"/>
    <w:rsid w:val="008E12ED"/>
    <w:rsid w:val="008E15E1"/>
    <w:rsid w:val="008E17EF"/>
    <w:rsid w:val="008E18B8"/>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512E"/>
    <w:rsid w:val="008E529A"/>
    <w:rsid w:val="008E53A4"/>
    <w:rsid w:val="008E54CA"/>
    <w:rsid w:val="008E55FA"/>
    <w:rsid w:val="008E560A"/>
    <w:rsid w:val="008E5657"/>
    <w:rsid w:val="008E5B8D"/>
    <w:rsid w:val="008E5CD3"/>
    <w:rsid w:val="008E5DBE"/>
    <w:rsid w:val="008E5E51"/>
    <w:rsid w:val="008E604C"/>
    <w:rsid w:val="008E6107"/>
    <w:rsid w:val="008E6196"/>
    <w:rsid w:val="008E62FB"/>
    <w:rsid w:val="008E651F"/>
    <w:rsid w:val="008E6611"/>
    <w:rsid w:val="008E66BA"/>
    <w:rsid w:val="008E67F4"/>
    <w:rsid w:val="008E688B"/>
    <w:rsid w:val="008E68EC"/>
    <w:rsid w:val="008E68F8"/>
    <w:rsid w:val="008E69FC"/>
    <w:rsid w:val="008E6A31"/>
    <w:rsid w:val="008E6DF4"/>
    <w:rsid w:val="008E6FB4"/>
    <w:rsid w:val="008E70FE"/>
    <w:rsid w:val="008E74AC"/>
    <w:rsid w:val="008E772B"/>
    <w:rsid w:val="008E780A"/>
    <w:rsid w:val="008E7996"/>
    <w:rsid w:val="008E7A12"/>
    <w:rsid w:val="008E7A4D"/>
    <w:rsid w:val="008E7A64"/>
    <w:rsid w:val="008E7C2C"/>
    <w:rsid w:val="008E7E35"/>
    <w:rsid w:val="008E7E70"/>
    <w:rsid w:val="008F00DB"/>
    <w:rsid w:val="008F0446"/>
    <w:rsid w:val="008F0830"/>
    <w:rsid w:val="008F090E"/>
    <w:rsid w:val="008F0966"/>
    <w:rsid w:val="008F0975"/>
    <w:rsid w:val="008F0C2A"/>
    <w:rsid w:val="008F0D9B"/>
    <w:rsid w:val="008F0E8D"/>
    <w:rsid w:val="008F0F82"/>
    <w:rsid w:val="008F0FDB"/>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6FB"/>
    <w:rsid w:val="008F3CAA"/>
    <w:rsid w:val="008F3DC3"/>
    <w:rsid w:val="008F3E4E"/>
    <w:rsid w:val="008F3F1E"/>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677"/>
    <w:rsid w:val="008F57F5"/>
    <w:rsid w:val="008F58E5"/>
    <w:rsid w:val="008F5B79"/>
    <w:rsid w:val="008F5CE1"/>
    <w:rsid w:val="008F5F82"/>
    <w:rsid w:val="008F60EE"/>
    <w:rsid w:val="008F610D"/>
    <w:rsid w:val="008F6303"/>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90002E"/>
    <w:rsid w:val="00900343"/>
    <w:rsid w:val="009004A4"/>
    <w:rsid w:val="00900534"/>
    <w:rsid w:val="00900668"/>
    <w:rsid w:val="009006A2"/>
    <w:rsid w:val="0090087C"/>
    <w:rsid w:val="0090090A"/>
    <w:rsid w:val="00900B0C"/>
    <w:rsid w:val="00900CAE"/>
    <w:rsid w:val="00900CD1"/>
    <w:rsid w:val="0090102B"/>
    <w:rsid w:val="009012DA"/>
    <w:rsid w:val="00901448"/>
    <w:rsid w:val="0090154D"/>
    <w:rsid w:val="00901C0D"/>
    <w:rsid w:val="00901F4B"/>
    <w:rsid w:val="00901F91"/>
    <w:rsid w:val="00901FA0"/>
    <w:rsid w:val="0090201A"/>
    <w:rsid w:val="00902141"/>
    <w:rsid w:val="00902276"/>
    <w:rsid w:val="00902392"/>
    <w:rsid w:val="009026E1"/>
    <w:rsid w:val="0090273C"/>
    <w:rsid w:val="00902989"/>
    <w:rsid w:val="00902A09"/>
    <w:rsid w:val="00902CF3"/>
    <w:rsid w:val="00902E37"/>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197"/>
    <w:rsid w:val="00905269"/>
    <w:rsid w:val="0090562A"/>
    <w:rsid w:val="00905687"/>
    <w:rsid w:val="009056F3"/>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70EC"/>
    <w:rsid w:val="009073BB"/>
    <w:rsid w:val="00907453"/>
    <w:rsid w:val="00907638"/>
    <w:rsid w:val="0090769E"/>
    <w:rsid w:val="00907A76"/>
    <w:rsid w:val="00907E20"/>
    <w:rsid w:val="009101EA"/>
    <w:rsid w:val="00910293"/>
    <w:rsid w:val="00910332"/>
    <w:rsid w:val="009103C2"/>
    <w:rsid w:val="0091045E"/>
    <w:rsid w:val="009104C4"/>
    <w:rsid w:val="0091067A"/>
    <w:rsid w:val="009106E8"/>
    <w:rsid w:val="009106FC"/>
    <w:rsid w:val="009107F3"/>
    <w:rsid w:val="009108E5"/>
    <w:rsid w:val="00910970"/>
    <w:rsid w:val="009109BA"/>
    <w:rsid w:val="00910A09"/>
    <w:rsid w:val="00910A7E"/>
    <w:rsid w:val="00910AB1"/>
    <w:rsid w:val="00911323"/>
    <w:rsid w:val="00911360"/>
    <w:rsid w:val="0091165E"/>
    <w:rsid w:val="009118BB"/>
    <w:rsid w:val="009118D7"/>
    <w:rsid w:val="0091191F"/>
    <w:rsid w:val="00911A05"/>
    <w:rsid w:val="00911AA2"/>
    <w:rsid w:val="00911E7D"/>
    <w:rsid w:val="009120A9"/>
    <w:rsid w:val="009122CE"/>
    <w:rsid w:val="0091252C"/>
    <w:rsid w:val="00912682"/>
    <w:rsid w:val="00912847"/>
    <w:rsid w:val="009128A5"/>
    <w:rsid w:val="009129CB"/>
    <w:rsid w:val="00912ECD"/>
    <w:rsid w:val="00913047"/>
    <w:rsid w:val="009133A9"/>
    <w:rsid w:val="009134C3"/>
    <w:rsid w:val="00913A6E"/>
    <w:rsid w:val="00913C81"/>
    <w:rsid w:val="00913EE6"/>
    <w:rsid w:val="0091464A"/>
    <w:rsid w:val="009147D6"/>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43A"/>
    <w:rsid w:val="009164D2"/>
    <w:rsid w:val="0091650E"/>
    <w:rsid w:val="00916596"/>
    <w:rsid w:val="009167B8"/>
    <w:rsid w:val="00916858"/>
    <w:rsid w:val="009169E4"/>
    <w:rsid w:val="00916A8A"/>
    <w:rsid w:val="00916AD9"/>
    <w:rsid w:val="00916AE9"/>
    <w:rsid w:val="00916AF8"/>
    <w:rsid w:val="00916E6E"/>
    <w:rsid w:val="00916EC2"/>
    <w:rsid w:val="009171AB"/>
    <w:rsid w:val="009172A3"/>
    <w:rsid w:val="009175E3"/>
    <w:rsid w:val="009178F5"/>
    <w:rsid w:val="00917AA5"/>
    <w:rsid w:val="00917BE3"/>
    <w:rsid w:val="0092009D"/>
    <w:rsid w:val="009201FA"/>
    <w:rsid w:val="009202F0"/>
    <w:rsid w:val="0092042C"/>
    <w:rsid w:val="00920730"/>
    <w:rsid w:val="0092087B"/>
    <w:rsid w:val="009209DA"/>
    <w:rsid w:val="00920AB5"/>
    <w:rsid w:val="00920BCF"/>
    <w:rsid w:val="00920C4A"/>
    <w:rsid w:val="00920E08"/>
    <w:rsid w:val="00921042"/>
    <w:rsid w:val="00921119"/>
    <w:rsid w:val="00921273"/>
    <w:rsid w:val="009213BD"/>
    <w:rsid w:val="00921469"/>
    <w:rsid w:val="009215ED"/>
    <w:rsid w:val="009217DC"/>
    <w:rsid w:val="0092189A"/>
    <w:rsid w:val="00921BF9"/>
    <w:rsid w:val="00921CB7"/>
    <w:rsid w:val="00921CE1"/>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A7"/>
    <w:rsid w:val="00924627"/>
    <w:rsid w:val="00924640"/>
    <w:rsid w:val="00924B2C"/>
    <w:rsid w:val="009250A8"/>
    <w:rsid w:val="009250CC"/>
    <w:rsid w:val="009250D8"/>
    <w:rsid w:val="009251A5"/>
    <w:rsid w:val="009251DA"/>
    <w:rsid w:val="00925459"/>
    <w:rsid w:val="0092551F"/>
    <w:rsid w:val="00925528"/>
    <w:rsid w:val="009257ED"/>
    <w:rsid w:val="009257FC"/>
    <w:rsid w:val="009259F6"/>
    <w:rsid w:val="00925BE6"/>
    <w:rsid w:val="00925D68"/>
    <w:rsid w:val="00925DA7"/>
    <w:rsid w:val="00925EB6"/>
    <w:rsid w:val="00925F5F"/>
    <w:rsid w:val="009263A3"/>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D0"/>
    <w:rsid w:val="00927417"/>
    <w:rsid w:val="0092768A"/>
    <w:rsid w:val="009276AC"/>
    <w:rsid w:val="009276B3"/>
    <w:rsid w:val="0092775F"/>
    <w:rsid w:val="00927868"/>
    <w:rsid w:val="009279C2"/>
    <w:rsid w:val="00927AF0"/>
    <w:rsid w:val="00927D72"/>
    <w:rsid w:val="00927F0D"/>
    <w:rsid w:val="00930132"/>
    <w:rsid w:val="00930527"/>
    <w:rsid w:val="00930554"/>
    <w:rsid w:val="00930626"/>
    <w:rsid w:val="00930696"/>
    <w:rsid w:val="009306ED"/>
    <w:rsid w:val="009309D7"/>
    <w:rsid w:val="009310E6"/>
    <w:rsid w:val="0093123D"/>
    <w:rsid w:val="00931677"/>
    <w:rsid w:val="0093179A"/>
    <w:rsid w:val="009317E0"/>
    <w:rsid w:val="009317E2"/>
    <w:rsid w:val="0093182B"/>
    <w:rsid w:val="00931B99"/>
    <w:rsid w:val="00931BDC"/>
    <w:rsid w:val="00931BE8"/>
    <w:rsid w:val="00931C4E"/>
    <w:rsid w:val="00931F9B"/>
    <w:rsid w:val="00932132"/>
    <w:rsid w:val="009321D3"/>
    <w:rsid w:val="0093246E"/>
    <w:rsid w:val="00932772"/>
    <w:rsid w:val="00932821"/>
    <w:rsid w:val="00932924"/>
    <w:rsid w:val="00932B76"/>
    <w:rsid w:val="00932B94"/>
    <w:rsid w:val="00932F03"/>
    <w:rsid w:val="00932F04"/>
    <w:rsid w:val="00933040"/>
    <w:rsid w:val="009330A3"/>
    <w:rsid w:val="009330E9"/>
    <w:rsid w:val="009330F2"/>
    <w:rsid w:val="00933239"/>
    <w:rsid w:val="00933314"/>
    <w:rsid w:val="0093358C"/>
    <w:rsid w:val="009337C3"/>
    <w:rsid w:val="00933A0E"/>
    <w:rsid w:val="00933A7D"/>
    <w:rsid w:val="00933B55"/>
    <w:rsid w:val="00933BFE"/>
    <w:rsid w:val="00933D5C"/>
    <w:rsid w:val="00933DAB"/>
    <w:rsid w:val="0093405B"/>
    <w:rsid w:val="00934109"/>
    <w:rsid w:val="009342C8"/>
    <w:rsid w:val="00934553"/>
    <w:rsid w:val="00934817"/>
    <w:rsid w:val="0093493B"/>
    <w:rsid w:val="00934D97"/>
    <w:rsid w:val="0093504C"/>
    <w:rsid w:val="009354FA"/>
    <w:rsid w:val="0093580C"/>
    <w:rsid w:val="009359B7"/>
    <w:rsid w:val="00935B51"/>
    <w:rsid w:val="00935D15"/>
    <w:rsid w:val="00935D1B"/>
    <w:rsid w:val="00935DCC"/>
    <w:rsid w:val="00935F7F"/>
    <w:rsid w:val="009362DE"/>
    <w:rsid w:val="0093636D"/>
    <w:rsid w:val="009363C0"/>
    <w:rsid w:val="009364D0"/>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F1"/>
    <w:rsid w:val="00940ABD"/>
    <w:rsid w:val="00940DD1"/>
    <w:rsid w:val="00940F8B"/>
    <w:rsid w:val="009410D8"/>
    <w:rsid w:val="009411FB"/>
    <w:rsid w:val="0094129D"/>
    <w:rsid w:val="009414A9"/>
    <w:rsid w:val="0094161B"/>
    <w:rsid w:val="0094173B"/>
    <w:rsid w:val="009417B3"/>
    <w:rsid w:val="009417C3"/>
    <w:rsid w:val="00941806"/>
    <w:rsid w:val="00941B1C"/>
    <w:rsid w:val="00941B71"/>
    <w:rsid w:val="00941B8A"/>
    <w:rsid w:val="00941DF9"/>
    <w:rsid w:val="00942197"/>
    <w:rsid w:val="009421AD"/>
    <w:rsid w:val="0094221C"/>
    <w:rsid w:val="00942468"/>
    <w:rsid w:val="0094265B"/>
    <w:rsid w:val="00942841"/>
    <w:rsid w:val="00942B03"/>
    <w:rsid w:val="00942B1C"/>
    <w:rsid w:val="00942D42"/>
    <w:rsid w:val="00942D8D"/>
    <w:rsid w:val="00943172"/>
    <w:rsid w:val="00943373"/>
    <w:rsid w:val="00943471"/>
    <w:rsid w:val="00943895"/>
    <w:rsid w:val="00943A59"/>
    <w:rsid w:val="00943AB8"/>
    <w:rsid w:val="00943BE3"/>
    <w:rsid w:val="00943C58"/>
    <w:rsid w:val="00943ED5"/>
    <w:rsid w:val="0094409C"/>
    <w:rsid w:val="009440B3"/>
    <w:rsid w:val="009440FB"/>
    <w:rsid w:val="00944159"/>
    <w:rsid w:val="009442C4"/>
    <w:rsid w:val="00944393"/>
    <w:rsid w:val="00944746"/>
    <w:rsid w:val="00944820"/>
    <w:rsid w:val="009449B2"/>
    <w:rsid w:val="00944A82"/>
    <w:rsid w:val="00944A94"/>
    <w:rsid w:val="00944BA5"/>
    <w:rsid w:val="0094506C"/>
    <w:rsid w:val="009450B1"/>
    <w:rsid w:val="00945123"/>
    <w:rsid w:val="009453BA"/>
    <w:rsid w:val="009453C7"/>
    <w:rsid w:val="00945741"/>
    <w:rsid w:val="0094580A"/>
    <w:rsid w:val="00945C2D"/>
    <w:rsid w:val="00945C40"/>
    <w:rsid w:val="00945D1A"/>
    <w:rsid w:val="00945DB4"/>
    <w:rsid w:val="009461F3"/>
    <w:rsid w:val="0094626A"/>
    <w:rsid w:val="009463EE"/>
    <w:rsid w:val="009465A2"/>
    <w:rsid w:val="0094698E"/>
    <w:rsid w:val="00946BC1"/>
    <w:rsid w:val="00946C4D"/>
    <w:rsid w:val="00946E2C"/>
    <w:rsid w:val="009474D6"/>
    <w:rsid w:val="009476AC"/>
    <w:rsid w:val="00947792"/>
    <w:rsid w:val="0094794F"/>
    <w:rsid w:val="00947C80"/>
    <w:rsid w:val="00947D93"/>
    <w:rsid w:val="00947EC2"/>
    <w:rsid w:val="00947ECE"/>
    <w:rsid w:val="00947F21"/>
    <w:rsid w:val="00947FB9"/>
    <w:rsid w:val="00947FF9"/>
    <w:rsid w:val="0095019A"/>
    <w:rsid w:val="0095021E"/>
    <w:rsid w:val="0095069D"/>
    <w:rsid w:val="00950AB1"/>
    <w:rsid w:val="00950CC9"/>
    <w:rsid w:val="00950F2B"/>
    <w:rsid w:val="00950FD1"/>
    <w:rsid w:val="00951127"/>
    <w:rsid w:val="00951188"/>
    <w:rsid w:val="009514E6"/>
    <w:rsid w:val="009514EB"/>
    <w:rsid w:val="009519E7"/>
    <w:rsid w:val="00951C63"/>
    <w:rsid w:val="00951E3C"/>
    <w:rsid w:val="0095208F"/>
    <w:rsid w:val="009521B8"/>
    <w:rsid w:val="009521D6"/>
    <w:rsid w:val="0095267A"/>
    <w:rsid w:val="0095285B"/>
    <w:rsid w:val="0095290B"/>
    <w:rsid w:val="00952AF0"/>
    <w:rsid w:val="00952DBB"/>
    <w:rsid w:val="00953009"/>
    <w:rsid w:val="009534D0"/>
    <w:rsid w:val="00953566"/>
    <w:rsid w:val="009535AE"/>
    <w:rsid w:val="009535C7"/>
    <w:rsid w:val="00953635"/>
    <w:rsid w:val="00953763"/>
    <w:rsid w:val="0095376B"/>
    <w:rsid w:val="009539C4"/>
    <w:rsid w:val="00953FE9"/>
    <w:rsid w:val="00954046"/>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6F"/>
    <w:rsid w:val="0095542E"/>
    <w:rsid w:val="00955602"/>
    <w:rsid w:val="009556DB"/>
    <w:rsid w:val="00955BEF"/>
    <w:rsid w:val="00955C70"/>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FD"/>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FFA"/>
    <w:rsid w:val="009610ED"/>
    <w:rsid w:val="009617D8"/>
    <w:rsid w:val="00961986"/>
    <w:rsid w:val="00961E4D"/>
    <w:rsid w:val="00961EE9"/>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70F"/>
    <w:rsid w:val="00963A36"/>
    <w:rsid w:val="00963AD3"/>
    <w:rsid w:val="009643DA"/>
    <w:rsid w:val="0096441A"/>
    <w:rsid w:val="009645B8"/>
    <w:rsid w:val="009647EB"/>
    <w:rsid w:val="0096485F"/>
    <w:rsid w:val="00964974"/>
    <w:rsid w:val="00964B6A"/>
    <w:rsid w:val="00964E91"/>
    <w:rsid w:val="0096534A"/>
    <w:rsid w:val="0096541B"/>
    <w:rsid w:val="009655B1"/>
    <w:rsid w:val="009655EA"/>
    <w:rsid w:val="00965644"/>
    <w:rsid w:val="009658B1"/>
    <w:rsid w:val="00965C40"/>
    <w:rsid w:val="00965D8A"/>
    <w:rsid w:val="00965E0B"/>
    <w:rsid w:val="00965E81"/>
    <w:rsid w:val="00965F88"/>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D62"/>
    <w:rsid w:val="00970FB5"/>
    <w:rsid w:val="00971060"/>
    <w:rsid w:val="009711FD"/>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CFD"/>
    <w:rsid w:val="00972EB5"/>
    <w:rsid w:val="00972F93"/>
    <w:rsid w:val="009731D6"/>
    <w:rsid w:val="009735D3"/>
    <w:rsid w:val="009735FA"/>
    <w:rsid w:val="009736AB"/>
    <w:rsid w:val="009736B4"/>
    <w:rsid w:val="00973D76"/>
    <w:rsid w:val="00973F63"/>
    <w:rsid w:val="00973FC6"/>
    <w:rsid w:val="00973FF0"/>
    <w:rsid w:val="00974128"/>
    <w:rsid w:val="00974197"/>
    <w:rsid w:val="0097429D"/>
    <w:rsid w:val="00974308"/>
    <w:rsid w:val="00974455"/>
    <w:rsid w:val="009745E8"/>
    <w:rsid w:val="00974746"/>
    <w:rsid w:val="009749E3"/>
    <w:rsid w:val="00974D36"/>
    <w:rsid w:val="00975119"/>
    <w:rsid w:val="00975261"/>
    <w:rsid w:val="009756DC"/>
    <w:rsid w:val="009757F7"/>
    <w:rsid w:val="00975B28"/>
    <w:rsid w:val="00975BBF"/>
    <w:rsid w:val="00975C53"/>
    <w:rsid w:val="00975D8A"/>
    <w:rsid w:val="00975EAB"/>
    <w:rsid w:val="00975EF0"/>
    <w:rsid w:val="00975F0C"/>
    <w:rsid w:val="0097603F"/>
    <w:rsid w:val="00976097"/>
    <w:rsid w:val="009762A7"/>
    <w:rsid w:val="00976363"/>
    <w:rsid w:val="009763ED"/>
    <w:rsid w:val="00976436"/>
    <w:rsid w:val="009765D4"/>
    <w:rsid w:val="0097660B"/>
    <w:rsid w:val="00976621"/>
    <w:rsid w:val="0097662B"/>
    <w:rsid w:val="0097693E"/>
    <w:rsid w:val="00976E23"/>
    <w:rsid w:val="00976F0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FA"/>
    <w:rsid w:val="00980FC9"/>
    <w:rsid w:val="00981089"/>
    <w:rsid w:val="00981130"/>
    <w:rsid w:val="00981213"/>
    <w:rsid w:val="009812BC"/>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31D1"/>
    <w:rsid w:val="00983411"/>
    <w:rsid w:val="0098347D"/>
    <w:rsid w:val="009835E0"/>
    <w:rsid w:val="00983688"/>
    <w:rsid w:val="009836F1"/>
    <w:rsid w:val="0098382A"/>
    <w:rsid w:val="00983AFF"/>
    <w:rsid w:val="00983BC1"/>
    <w:rsid w:val="00983CF5"/>
    <w:rsid w:val="00983D46"/>
    <w:rsid w:val="00983D78"/>
    <w:rsid w:val="00983DBD"/>
    <w:rsid w:val="00983DCA"/>
    <w:rsid w:val="00983ECF"/>
    <w:rsid w:val="00984162"/>
    <w:rsid w:val="00984196"/>
    <w:rsid w:val="009842D0"/>
    <w:rsid w:val="009846CF"/>
    <w:rsid w:val="00984914"/>
    <w:rsid w:val="00984C54"/>
    <w:rsid w:val="00984D29"/>
    <w:rsid w:val="00984D80"/>
    <w:rsid w:val="00984E4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CB"/>
    <w:rsid w:val="00987416"/>
    <w:rsid w:val="00987786"/>
    <w:rsid w:val="009877BD"/>
    <w:rsid w:val="009878A7"/>
    <w:rsid w:val="00987A5B"/>
    <w:rsid w:val="00987C40"/>
    <w:rsid w:val="00987CDF"/>
    <w:rsid w:val="009901C1"/>
    <w:rsid w:val="0099025D"/>
    <w:rsid w:val="009907EC"/>
    <w:rsid w:val="0099086F"/>
    <w:rsid w:val="00990C0E"/>
    <w:rsid w:val="00990D4E"/>
    <w:rsid w:val="00990D75"/>
    <w:rsid w:val="00990DED"/>
    <w:rsid w:val="00990E05"/>
    <w:rsid w:val="00991093"/>
    <w:rsid w:val="0099156B"/>
    <w:rsid w:val="0099163B"/>
    <w:rsid w:val="00991640"/>
    <w:rsid w:val="00991716"/>
    <w:rsid w:val="0099183C"/>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D4"/>
    <w:rsid w:val="00992BD5"/>
    <w:rsid w:val="00992C7F"/>
    <w:rsid w:val="00992DC2"/>
    <w:rsid w:val="00993021"/>
    <w:rsid w:val="009931B6"/>
    <w:rsid w:val="009932B0"/>
    <w:rsid w:val="00993538"/>
    <w:rsid w:val="0099383D"/>
    <w:rsid w:val="009938B1"/>
    <w:rsid w:val="00993A0D"/>
    <w:rsid w:val="00993C09"/>
    <w:rsid w:val="00993DE4"/>
    <w:rsid w:val="0099462C"/>
    <w:rsid w:val="00994672"/>
    <w:rsid w:val="00994691"/>
    <w:rsid w:val="00994DE5"/>
    <w:rsid w:val="00994E5C"/>
    <w:rsid w:val="00995258"/>
    <w:rsid w:val="00995BB1"/>
    <w:rsid w:val="00995CB9"/>
    <w:rsid w:val="00995DFC"/>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37F"/>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81"/>
    <w:rsid w:val="009A45A2"/>
    <w:rsid w:val="009A4714"/>
    <w:rsid w:val="009A4840"/>
    <w:rsid w:val="009A4857"/>
    <w:rsid w:val="009A4A6F"/>
    <w:rsid w:val="009A4AE6"/>
    <w:rsid w:val="009A4EB2"/>
    <w:rsid w:val="009A528E"/>
    <w:rsid w:val="009A5317"/>
    <w:rsid w:val="009A5740"/>
    <w:rsid w:val="009A578F"/>
    <w:rsid w:val="009A59C7"/>
    <w:rsid w:val="009A5A43"/>
    <w:rsid w:val="009A5C6D"/>
    <w:rsid w:val="009A5ED9"/>
    <w:rsid w:val="009A62CE"/>
    <w:rsid w:val="009A6919"/>
    <w:rsid w:val="009A6AC7"/>
    <w:rsid w:val="009A6D4E"/>
    <w:rsid w:val="009A6EBD"/>
    <w:rsid w:val="009A723B"/>
    <w:rsid w:val="009A74B6"/>
    <w:rsid w:val="009A74D3"/>
    <w:rsid w:val="009A7611"/>
    <w:rsid w:val="009A763B"/>
    <w:rsid w:val="009A782E"/>
    <w:rsid w:val="009A7A01"/>
    <w:rsid w:val="009A7A48"/>
    <w:rsid w:val="009A7D1C"/>
    <w:rsid w:val="009A7ED4"/>
    <w:rsid w:val="009A7EF4"/>
    <w:rsid w:val="009A7FCE"/>
    <w:rsid w:val="009B02C6"/>
    <w:rsid w:val="009B0408"/>
    <w:rsid w:val="009B0843"/>
    <w:rsid w:val="009B0946"/>
    <w:rsid w:val="009B0A58"/>
    <w:rsid w:val="009B0A60"/>
    <w:rsid w:val="009B0B72"/>
    <w:rsid w:val="009B0CEE"/>
    <w:rsid w:val="009B0DEE"/>
    <w:rsid w:val="009B1018"/>
    <w:rsid w:val="009B1168"/>
    <w:rsid w:val="009B1335"/>
    <w:rsid w:val="009B1437"/>
    <w:rsid w:val="009B156E"/>
    <w:rsid w:val="009B15E0"/>
    <w:rsid w:val="009B176D"/>
    <w:rsid w:val="009B1C62"/>
    <w:rsid w:val="009B1E47"/>
    <w:rsid w:val="009B1ED7"/>
    <w:rsid w:val="009B1EEB"/>
    <w:rsid w:val="009B2041"/>
    <w:rsid w:val="009B20EF"/>
    <w:rsid w:val="009B215A"/>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FB"/>
    <w:rsid w:val="009B42C2"/>
    <w:rsid w:val="009B4358"/>
    <w:rsid w:val="009B4402"/>
    <w:rsid w:val="009B44CC"/>
    <w:rsid w:val="009B454C"/>
    <w:rsid w:val="009B482A"/>
    <w:rsid w:val="009B4AB7"/>
    <w:rsid w:val="009B4BAC"/>
    <w:rsid w:val="009B5278"/>
    <w:rsid w:val="009B56C7"/>
    <w:rsid w:val="009B5945"/>
    <w:rsid w:val="009B59C5"/>
    <w:rsid w:val="009B5A9B"/>
    <w:rsid w:val="009B5AB2"/>
    <w:rsid w:val="009B5BB4"/>
    <w:rsid w:val="009B5BC4"/>
    <w:rsid w:val="009B5CA4"/>
    <w:rsid w:val="009B5ECB"/>
    <w:rsid w:val="009B66BF"/>
    <w:rsid w:val="009B6770"/>
    <w:rsid w:val="009B6CFF"/>
    <w:rsid w:val="009B6DA7"/>
    <w:rsid w:val="009B7139"/>
    <w:rsid w:val="009B72A7"/>
    <w:rsid w:val="009B74CE"/>
    <w:rsid w:val="009B757B"/>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1C2"/>
    <w:rsid w:val="009C126A"/>
    <w:rsid w:val="009C12B2"/>
    <w:rsid w:val="009C1300"/>
    <w:rsid w:val="009C1537"/>
    <w:rsid w:val="009C17BF"/>
    <w:rsid w:val="009C18CC"/>
    <w:rsid w:val="009C1A80"/>
    <w:rsid w:val="009C1D27"/>
    <w:rsid w:val="009C1D4C"/>
    <w:rsid w:val="009C1E05"/>
    <w:rsid w:val="009C1F89"/>
    <w:rsid w:val="009C2016"/>
    <w:rsid w:val="009C2284"/>
    <w:rsid w:val="009C22E3"/>
    <w:rsid w:val="009C2351"/>
    <w:rsid w:val="009C25CA"/>
    <w:rsid w:val="009C2846"/>
    <w:rsid w:val="009C2896"/>
    <w:rsid w:val="009C2DB5"/>
    <w:rsid w:val="009C2DC8"/>
    <w:rsid w:val="009C2DD2"/>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FB8"/>
    <w:rsid w:val="009C441F"/>
    <w:rsid w:val="009C48F2"/>
    <w:rsid w:val="009C4A07"/>
    <w:rsid w:val="009C4ADE"/>
    <w:rsid w:val="009C4B42"/>
    <w:rsid w:val="009C4B8E"/>
    <w:rsid w:val="009C4BAC"/>
    <w:rsid w:val="009C51D5"/>
    <w:rsid w:val="009C52C0"/>
    <w:rsid w:val="009C5334"/>
    <w:rsid w:val="009C543C"/>
    <w:rsid w:val="009C599A"/>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88"/>
    <w:rsid w:val="009C7A53"/>
    <w:rsid w:val="009C7B93"/>
    <w:rsid w:val="009C7BF0"/>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E0"/>
    <w:rsid w:val="009D1502"/>
    <w:rsid w:val="009D18D7"/>
    <w:rsid w:val="009D19BC"/>
    <w:rsid w:val="009D21B7"/>
    <w:rsid w:val="009D2305"/>
    <w:rsid w:val="009D2348"/>
    <w:rsid w:val="009D24EA"/>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B76"/>
    <w:rsid w:val="009D4F88"/>
    <w:rsid w:val="009D5193"/>
    <w:rsid w:val="009D5225"/>
    <w:rsid w:val="009D5244"/>
    <w:rsid w:val="009D5542"/>
    <w:rsid w:val="009D555B"/>
    <w:rsid w:val="009D5ADF"/>
    <w:rsid w:val="009D5C32"/>
    <w:rsid w:val="009D5C56"/>
    <w:rsid w:val="009D61D1"/>
    <w:rsid w:val="009D6267"/>
    <w:rsid w:val="009D62D3"/>
    <w:rsid w:val="009D63F3"/>
    <w:rsid w:val="009D6454"/>
    <w:rsid w:val="009D6472"/>
    <w:rsid w:val="009D65B3"/>
    <w:rsid w:val="009D6655"/>
    <w:rsid w:val="009D68B9"/>
    <w:rsid w:val="009D690B"/>
    <w:rsid w:val="009D6948"/>
    <w:rsid w:val="009D6D5B"/>
    <w:rsid w:val="009D6EE2"/>
    <w:rsid w:val="009D6F1B"/>
    <w:rsid w:val="009D7779"/>
    <w:rsid w:val="009D79F4"/>
    <w:rsid w:val="009D7D19"/>
    <w:rsid w:val="009E08F6"/>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20D4"/>
    <w:rsid w:val="009E231B"/>
    <w:rsid w:val="009E2501"/>
    <w:rsid w:val="009E2926"/>
    <w:rsid w:val="009E2CF3"/>
    <w:rsid w:val="009E2DF2"/>
    <w:rsid w:val="009E32D0"/>
    <w:rsid w:val="009E3309"/>
    <w:rsid w:val="009E33C3"/>
    <w:rsid w:val="009E33D7"/>
    <w:rsid w:val="009E3B05"/>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158"/>
    <w:rsid w:val="009E531E"/>
    <w:rsid w:val="009E5362"/>
    <w:rsid w:val="009E53A4"/>
    <w:rsid w:val="009E54EE"/>
    <w:rsid w:val="009E5520"/>
    <w:rsid w:val="009E5584"/>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800"/>
    <w:rsid w:val="009F19AC"/>
    <w:rsid w:val="009F1BC2"/>
    <w:rsid w:val="009F1E78"/>
    <w:rsid w:val="009F21C9"/>
    <w:rsid w:val="009F25E2"/>
    <w:rsid w:val="009F2714"/>
    <w:rsid w:val="009F284E"/>
    <w:rsid w:val="009F2939"/>
    <w:rsid w:val="009F2A19"/>
    <w:rsid w:val="009F2A7F"/>
    <w:rsid w:val="009F2D10"/>
    <w:rsid w:val="009F2EA5"/>
    <w:rsid w:val="009F303A"/>
    <w:rsid w:val="009F3388"/>
    <w:rsid w:val="009F3CC3"/>
    <w:rsid w:val="009F3D9B"/>
    <w:rsid w:val="009F4000"/>
    <w:rsid w:val="009F42EF"/>
    <w:rsid w:val="009F43F3"/>
    <w:rsid w:val="009F481D"/>
    <w:rsid w:val="009F49B8"/>
    <w:rsid w:val="009F4A13"/>
    <w:rsid w:val="009F4A18"/>
    <w:rsid w:val="009F4BBF"/>
    <w:rsid w:val="009F4C71"/>
    <w:rsid w:val="009F5101"/>
    <w:rsid w:val="009F514E"/>
    <w:rsid w:val="009F535B"/>
    <w:rsid w:val="009F55D6"/>
    <w:rsid w:val="009F5777"/>
    <w:rsid w:val="009F5845"/>
    <w:rsid w:val="009F58C0"/>
    <w:rsid w:val="009F5B5B"/>
    <w:rsid w:val="009F5D64"/>
    <w:rsid w:val="009F5E53"/>
    <w:rsid w:val="009F5FE9"/>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68D"/>
    <w:rsid w:val="009F76B2"/>
    <w:rsid w:val="009F773F"/>
    <w:rsid w:val="009F7867"/>
    <w:rsid w:val="009F79C1"/>
    <w:rsid w:val="009F7D66"/>
    <w:rsid w:val="009F7D7A"/>
    <w:rsid w:val="009F7F1E"/>
    <w:rsid w:val="00A000BF"/>
    <w:rsid w:val="00A002C8"/>
    <w:rsid w:val="00A00666"/>
    <w:rsid w:val="00A0076F"/>
    <w:rsid w:val="00A00872"/>
    <w:rsid w:val="00A00AAE"/>
    <w:rsid w:val="00A00BD2"/>
    <w:rsid w:val="00A00D1F"/>
    <w:rsid w:val="00A00D6F"/>
    <w:rsid w:val="00A00E56"/>
    <w:rsid w:val="00A00EEC"/>
    <w:rsid w:val="00A01024"/>
    <w:rsid w:val="00A010F9"/>
    <w:rsid w:val="00A012CB"/>
    <w:rsid w:val="00A01434"/>
    <w:rsid w:val="00A0148A"/>
    <w:rsid w:val="00A01530"/>
    <w:rsid w:val="00A01615"/>
    <w:rsid w:val="00A019A2"/>
    <w:rsid w:val="00A01B4E"/>
    <w:rsid w:val="00A01F8A"/>
    <w:rsid w:val="00A02484"/>
    <w:rsid w:val="00A0257F"/>
    <w:rsid w:val="00A027F3"/>
    <w:rsid w:val="00A0298F"/>
    <w:rsid w:val="00A02CCE"/>
    <w:rsid w:val="00A02D4C"/>
    <w:rsid w:val="00A02DCD"/>
    <w:rsid w:val="00A02E1D"/>
    <w:rsid w:val="00A02E54"/>
    <w:rsid w:val="00A02F51"/>
    <w:rsid w:val="00A030BC"/>
    <w:rsid w:val="00A03445"/>
    <w:rsid w:val="00A03498"/>
    <w:rsid w:val="00A034E7"/>
    <w:rsid w:val="00A03698"/>
    <w:rsid w:val="00A03978"/>
    <w:rsid w:val="00A039BE"/>
    <w:rsid w:val="00A039FF"/>
    <w:rsid w:val="00A03AB1"/>
    <w:rsid w:val="00A03B25"/>
    <w:rsid w:val="00A03CBE"/>
    <w:rsid w:val="00A03DF9"/>
    <w:rsid w:val="00A0411A"/>
    <w:rsid w:val="00A04161"/>
    <w:rsid w:val="00A041E4"/>
    <w:rsid w:val="00A04454"/>
    <w:rsid w:val="00A04BCD"/>
    <w:rsid w:val="00A04C37"/>
    <w:rsid w:val="00A04C5A"/>
    <w:rsid w:val="00A04D7E"/>
    <w:rsid w:val="00A05121"/>
    <w:rsid w:val="00A051D9"/>
    <w:rsid w:val="00A0542B"/>
    <w:rsid w:val="00A05488"/>
    <w:rsid w:val="00A05617"/>
    <w:rsid w:val="00A05634"/>
    <w:rsid w:val="00A0566F"/>
    <w:rsid w:val="00A057FA"/>
    <w:rsid w:val="00A05892"/>
    <w:rsid w:val="00A0590C"/>
    <w:rsid w:val="00A05A17"/>
    <w:rsid w:val="00A05C32"/>
    <w:rsid w:val="00A05DF3"/>
    <w:rsid w:val="00A05E64"/>
    <w:rsid w:val="00A05F94"/>
    <w:rsid w:val="00A05FB5"/>
    <w:rsid w:val="00A063C2"/>
    <w:rsid w:val="00A0671B"/>
    <w:rsid w:val="00A06A99"/>
    <w:rsid w:val="00A06C72"/>
    <w:rsid w:val="00A06CA4"/>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10414"/>
    <w:rsid w:val="00A10722"/>
    <w:rsid w:val="00A10873"/>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CB2"/>
    <w:rsid w:val="00A11D60"/>
    <w:rsid w:val="00A11E56"/>
    <w:rsid w:val="00A11FFC"/>
    <w:rsid w:val="00A12023"/>
    <w:rsid w:val="00A120FE"/>
    <w:rsid w:val="00A121C0"/>
    <w:rsid w:val="00A12468"/>
    <w:rsid w:val="00A12590"/>
    <w:rsid w:val="00A12798"/>
    <w:rsid w:val="00A12AC9"/>
    <w:rsid w:val="00A12D90"/>
    <w:rsid w:val="00A12DEB"/>
    <w:rsid w:val="00A12DED"/>
    <w:rsid w:val="00A13198"/>
    <w:rsid w:val="00A13355"/>
    <w:rsid w:val="00A133C1"/>
    <w:rsid w:val="00A134A6"/>
    <w:rsid w:val="00A13836"/>
    <w:rsid w:val="00A13A09"/>
    <w:rsid w:val="00A13DE2"/>
    <w:rsid w:val="00A13F33"/>
    <w:rsid w:val="00A14084"/>
    <w:rsid w:val="00A1443A"/>
    <w:rsid w:val="00A14564"/>
    <w:rsid w:val="00A14822"/>
    <w:rsid w:val="00A149A5"/>
    <w:rsid w:val="00A14C60"/>
    <w:rsid w:val="00A14CE3"/>
    <w:rsid w:val="00A14D42"/>
    <w:rsid w:val="00A15037"/>
    <w:rsid w:val="00A150E6"/>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62"/>
    <w:rsid w:val="00A16FFC"/>
    <w:rsid w:val="00A17142"/>
    <w:rsid w:val="00A172FA"/>
    <w:rsid w:val="00A173D1"/>
    <w:rsid w:val="00A17461"/>
    <w:rsid w:val="00A176A2"/>
    <w:rsid w:val="00A177AD"/>
    <w:rsid w:val="00A179E0"/>
    <w:rsid w:val="00A179FF"/>
    <w:rsid w:val="00A17B1B"/>
    <w:rsid w:val="00A17C4F"/>
    <w:rsid w:val="00A17D36"/>
    <w:rsid w:val="00A20116"/>
    <w:rsid w:val="00A20296"/>
    <w:rsid w:val="00A202C0"/>
    <w:rsid w:val="00A2061A"/>
    <w:rsid w:val="00A20653"/>
    <w:rsid w:val="00A207B1"/>
    <w:rsid w:val="00A20A39"/>
    <w:rsid w:val="00A20F18"/>
    <w:rsid w:val="00A21959"/>
    <w:rsid w:val="00A21A38"/>
    <w:rsid w:val="00A21C3B"/>
    <w:rsid w:val="00A21C84"/>
    <w:rsid w:val="00A21DA0"/>
    <w:rsid w:val="00A21ED7"/>
    <w:rsid w:val="00A21FDA"/>
    <w:rsid w:val="00A22710"/>
    <w:rsid w:val="00A227C7"/>
    <w:rsid w:val="00A227EA"/>
    <w:rsid w:val="00A22A75"/>
    <w:rsid w:val="00A22B77"/>
    <w:rsid w:val="00A22D2B"/>
    <w:rsid w:val="00A22E7F"/>
    <w:rsid w:val="00A22ED8"/>
    <w:rsid w:val="00A22F85"/>
    <w:rsid w:val="00A22FDB"/>
    <w:rsid w:val="00A230F8"/>
    <w:rsid w:val="00A2336E"/>
    <w:rsid w:val="00A23737"/>
    <w:rsid w:val="00A2375D"/>
    <w:rsid w:val="00A23797"/>
    <w:rsid w:val="00A2383F"/>
    <w:rsid w:val="00A238BD"/>
    <w:rsid w:val="00A23CC7"/>
    <w:rsid w:val="00A23DCA"/>
    <w:rsid w:val="00A23E5D"/>
    <w:rsid w:val="00A24028"/>
    <w:rsid w:val="00A240D8"/>
    <w:rsid w:val="00A243E4"/>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96F"/>
    <w:rsid w:val="00A26A41"/>
    <w:rsid w:val="00A26C43"/>
    <w:rsid w:val="00A26CC8"/>
    <w:rsid w:val="00A26D7A"/>
    <w:rsid w:val="00A26E3F"/>
    <w:rsid w:val="00A27193"/>
    <w:rsid w:val="00A27377"/>
    <w:rsid w:val="00A274FD"/>
    <w:rsid w:val="00A2765D"/>
    <w:rsid w:val="00A27C52"/>
    <w:rsid w:val="00A27C92"/>
    <w:rsid w:val="00A27F59"/>
    <w:rsid w:val="00A300AF"/>
    <w:rsid w:val="00A3049D"/>
    <w:rsid w:val="00A30646"/>
    <w:rsid w:val="00A3078E"/>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929"/>
    <w:rsid w:val="00A3193B"/>
    <w:rsid w:val="00A31BB8"/>
    <w:rsid w:val="00A31C1D"/>
    <w:rsid w:val="00A31FD3"/>
    <w:rsid w:val="00A322D2"/>
    <w:rsid w:val="00A324CF"/>
    <w:rsid w:val="00A32664"/>
    <w:rsid w:val="00A3268F"/>
    <w:rsid w:val="00A32750"/>
    <w:rsid w:val="00A32795"/>
    <w:rsid w:val="00A32886"/>
    <w:rsid w:val="00A32916"/>
    <w:rsid w:val="00A32A22"/>
    <w:rsid w:val="00A32B43"/>
    <w:rsid w:val="00A32D3B"/>
    <w:rsid w:val="00A32E8B"/>
    <w:rsid w:val="00A32ED6"/>
    <w:rsid w:val="00A33776"/>
    <w:rsid w:val="00A337B5"/>
    <w:rsid w:val="00A33903"/>
    <w:rsid w:val="00A33B1C"/>
    <w:rsid w:val="00A33EEF"/>
    <w:rsid w:val="00A33FFE"/>
    <w:rsid w:val="00A34213"/>
    <w:rsid w:val="00A34442"/>
    <w:rsid w:val="00A344A5"/>
    <w:rsid w:val="00A346C3"/>
    <w:rsid w:val="00A348E7"/>
    <w:rsid w:val="00A34949"/>
    <w:rsid w:val="00A34AF2"/>
    <w:rsid w:val="00A34B57"/>
    <w:rsid w:val="00A34BC2"/>
    <w:rsid w:val="00A34D4A"/>
    <w:rsid w:val="00A34D8B"/>
    <w:rsid w:val="00A34E15"/>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54F"/>
    <w:rsid w:val="00A417A7"/>
    <w:rsid w:val="00A41831"/>
    <w:rsid w:val="00A419C0"/>
    <w:rsid w:val="00A41E05"/>
    <w:rsid w:val="00A41FB2"/>
    <w:rsid w:val="00A420C2"/>
    <w:rsid w:val="00A42380"/>
    <w:rsid w:val="00A423E8"/>
    <w:rsid w:val="00A4241B"/>
    <w:rsid w:val="00A424D5"/>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D48"/>
    <w:rsid w:val="00A43DF5"/>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A25"/>
    <w:rsid w:val="00A45AD6"/>
    <w:rsid w:val="00A45E3B"/>
    <w:rsid w:val="00A45F76"/>
    <w:rsid w:val="00A45F94"/>
    <w:rsid w:val="00A45FA2"/>
    <w:rsid w:val="00A46234"/>
    <w:rsid w:val="00A462AC"/>
    <w:rsid w:val="00A4645A"/>
    <w:rsid w:val="00A46715"/>
    <w:rsid w:val="00A46ACA"/>
    <w:rsid w:val="00A47182"/>
    <w:rsid w:val="00A471A8"/>
    <w:rsid w:val="00A474AF"/>
    <w:rsid w:val="00A4791B"/>
    <w:rsid w:val="00A47C56"/>
    <w:rsid w:val="00A47C69"/>
    <w:rsid w:val="00A47EB3"/>
    <w:rsid w:val="00A501BA"/>
    <w:rsid w:val="00A50404"/>
    <w:rsid w:val="00A507E3"/>
    <w:rsid w:val="00A50870"/>
    <w:rsid w:val="00A50A48"/>
    <w:rsid w:val="00A50A83"/>
    <w:rsid w:val="00A50BE0"/>
    <w:rsid w:val="00A50D60"/>
    <w:rsid w:val="00A50F89"/>
    <w:rsid w:val="00A51180"/>
    <w:rsid w:val="00A511F7"/>
    <w:rsid w:val="00A51242"/>
    <w:rsid w:val="00A51506"/>
    <w:rsid w:val="00A51522"/>
    <w:rsid w:val="00A51573"/>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D7D"/>
    <w:rsid w:val="00A52E7E"/>
    <w:rsid w:val="00A52F51"/>
    <w:rsid w:val="00A5316F"/>
    <w:rsid w:val="00A53218"/>
    <w:rsid w:val="00A533B9"/>
    <w:rsid w:val="00A533D6"/>
    <w:rsid w:val="00A537D3"/>
    <w:rsid w:val="00A53966"/>
    <w:rsid w:val="00A539A5"/>
    <w:rsid w:val="00A53C5B"/>
    <w:rsid w:val="00A53D3B"/>
    <w:rsid w:val="00A53DA0"/>
    <w:rsid w:val="00A53DD9"/>
    <w:rsid w:val="00A54014"/>
    <w:rsid w:val="00A5404D"/>
    <w:rsid w:val="00A5427B"/>
    <w:rsid w:val="00A542B0"/>
    <w:rsid w:val="00A54397"/>
    <w:rsid w:val="00A54452"/>
    <w:rsid w:val="00A5466B"/>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E09"/>
    <w:rsid w:val="00A55ECC"/>
    <w:rsid w:val="00A55FBE"/>
    <w:rsid w:val="00A56386"/>
    <w:rsid w:val="00A56638"/>
    <w:rsid w:val="00A567EB"/>
    <w:rsid w:val="00A56933"/>
    <w:rsid w:val="00A56F5E"/>
    <w:rsid w:val="00A5711B"/>
    <w:rsid w:val="00A57528"/>
    <w:rsid w:val="00A575FF"/>
    <w:rsid w:val="00A5765D"/>
    <w:rsid w:val="00A5789D"/>
    <w:rsid w:val="00A579BD"/>
    <w:rsid w:val="00A579E8"/>
    <w:rsid w:val="00A57BEC"/>
    <w:rsid w:val="00A57C3A"/>
    <w:rsid w:val="00A57D6C"/>
    <w:rsid w:val="00A57EB5"/>
    <w:rsid w:val="00A57F3B"/>
    <w:rsid w:val="00A57FC4"/>
    <w:rsid w:val="00A60095"/>
    <w:rsid w:val="00A60171"/>
    <w:rsid w:val="00A6043C"/>
    <w:rsid w:val="00A60484"/>
    <w:rsid w:val="00A60509"/>
    <w:rsid w:val="00A605B2"/>
    <w:rsid w:val="00A60600"/>
    <w:rsid w:val="00A60645"/>
    <w:rsid w:val="00A60752"/>
    <w:rsid w:val="00A6079C"/>
    <w:rsid w:val="00A607CB"/>
    <w:rsid w:val="00A6080F"/>
    <w:rsid w:val="00A60951"/>
    <w:rsid w:val="00A60A30"/>
    <w:rsid w:val="00A60C89"/>
    <w:rsid w:val="00A60CA8"/>
    <w:rsid w:val="00A60E8C"/>
    <w:rsid w:val="00A60FE7"/>
    <w:rsid w:val="00A6115E"/>
    <w:rsid w:val="00A6144B"/>
    <w:rsid w:val="00A615BB"/>
    <w:rsid w:val="00A618E1"/>
    <w:rsid w:val="00A61B03"/>
    <w:rsid w:val="00A61B94"/>
    <w:rsid w:val="00A61D54"/>
    <w:rsid w:val="00A61E72"/>
    <w:rsid w:val="00A6207D"/>
    <w:rsid w:val="00A622EE"/>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9C2"/>
    <w:rsid w:val="00A63A2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CB"/>
    <w:rsid w:val="00A658E2"/>
    <w:rsid w:val="00A65931"/>
    <w:rsid w:val="00A65A70"/>
    <w:rsid w:val="00A65A92"/>
    <w:rsid w:val="00A65E6F"/>
    <w:rsid w:val="00A66091"/>
    <w:rsid w:val="00A6640D"/>
    <w:rsid w:val="00A664DB"/>
    <w:rsid w:val="00A66602"/>
    <w:rsid w:val="00A66605"/>
    <w:rsid w:val="00A66612"/>
    <w:rsid w:val="00A6665F"/>
    <w:rsid w:val="00A66F36"/>
    <w:rsid w:val="00A671BD"/>
    <w:rsid w:val="00A6723C"/>
    <w:rsid w:val="00A67531"/>
    <w:rsid w:val="00A676D9"/>
    <w:rsid w:val="00A67773"/>
    <w:rsid w:val="00A6785E"/>
    <w:rsid w:val="00A67B94"/>
    <w:rsid w:val="00A67C73"/>
    <w:rsid w:val="00A67CA3"/>
    <w:rsid w:val="00A67DF8"/>
    <w:rsid w:val="00A67EFC"/>
    <w:rsid w:val="00A70150"/>
    <w:rsid w:val="00A7031E"/>
    <w:rsid w:val="00A7047E"/>
    <w:rsid w:val="00A704F1"/>
    <w:rsid w:val="00A70550"/>
    <w:rsid w:val="00A70581"/>
    <w:rsid w:val="00A7079A"/>
    <w:rsid w:val="00A70C2A"/>
    <w:rsid w:val="00A70D1C"/>
    <w:rsid w:val="00A70D80"/>
    <w:rsid w:val="00A70D95"/>
    <w:rsid w:val="00A710B6"/>
    <w:rsid w:val="00A71140"/>
    <w:rsid w:val="00A712BE"/>
    <w:rsid w:val="00A7135E"/>
    <w:rsid w:val="00A717D1"/>
    <w:rsid w:val="00A7197C"/>
    <w:rsid w:val="00A71991"/>
    <w:rsid w:val="00A71A5E"/>
    <w:rsid w:val="00A71B7D"/>
    <w:rsid w:val="00A71BDB"/>
    <w:rsid w:val="00A71D8E"/>
    <w:rsid w:val="00A71E3F"/>
    <w:rsid w:val="00A71F0F"/>
    <w:rsid w:val="00A71FB1"/>
    <w:rsid w:val="00A7205E"/>
    <w:rsid w:val="00A7211F"/>
    <w:rsid w:val="00A7214B"/>
    <w:rsid w:val="00A7219A"/>
    <w:rsid w:val="00A721FE"/>
    <w:rsid w:val="00A72894"/>
    <w:rsid w:val="00A72913"/>
    <w:rsid w:val="00A72D7B"/>
    <w:rsid w:val="00A72F64"/>
    <w:rsid w:val="00A7314C"/>
    <w:rsid w:val="00A73170"/>
    <w:rsid w:val="00A733F7"/>
    <w:rsid w:val="00A73A58"/>
    <w:rsid w:val="00A73C0F"/>
    <w:rsid w:val="00A74692"/>
    <w:rsid w:val="00A74919"/>
    <w:rsid w:val="00A74BC8"/>
    <w:rsid w:val="00A74CDF"/>
    <w:rsid w:val="00A74E7A"/>
    <w:rsid w:val="00A74FB2"/>
    <w:rsid w:val="00A7523A"/>
    <w:rsid w:val="00A7585F"/>
    <w:rsid w:val="00A75A28"/>
    <w:rsid w:val="00A75A52"/>
    <w:rsid w:val="00A75D2E"/>
    <w:rsid w:val="00A75E17"/>
    <w:rsid w:val="00A75F34"/>
    <w:rsid w:val="00A76015"/>
    <w:rsid w:val="00A76086"/>
    <w:rsid w:val="00A760CE"/>
    <w:rsid w:val="00A76170"/>
    <w:rsid w:val="00A7618B"/>
    <w:rsid w:val="00A763D1"/>
    <w:rsid w:val="00A7640B"/>
    <w:rsid w:val="00A76543"/>
    <w:rsid w:val="00A76690"/>
    <w:rsid w:val="00A76715"/>
    <w:rsid w:val="00A767F8"/>
    <w:rsid w:val="00A76907"/>
    <w:rsid w:val="00A76A5B"/>
    <w:rsid w:val="00A76A6C"/>
    <w:rsid w:val="00A77187"/>
    <w:rsid w:val="00A77236"/>
    <w:rsid w:val="00A77393"/>
    <w:rsid w:val="00A773A8"/>
    <w:rsid w:val="00A774EF"/>
    <w:rsid w:val="00A7778B"/>
    <w:rsid w:val="00A77868"/>
    <w:rsid w:val="00A77B31"/>
    <w:rsid w:val="00A77CDF"/>
    <w:rsid w:val="00A77D26"/>
    <w:rsid w:val="00A77FF7"/>
    <w:rsid w:val="00A8008D"/>
    <w:rsid w:val="00A803BC"/>
    <w:rsid w:val="00A804DD"/>
    <w:rsid w:val="00A80969"/>
    <w:rsid w:val="00A80973"/>
    <w:rsid w:val="00A80A5D"/>
    <w:rsid w:val="00A80BAF"/>
    <w:rsid w:val="00A80C0A"/>
    <w:rsid w:val="00A81074"/>
    <w:rsid w:val="00A811E3"/>
    <w:rsid w:val="00A81247"/>
    <w:rsid w:val="00A81260"/>
    <w:rsid w:val="00A81330"/>
    <w:rsid w:val="00A814EF"/>
    <w:rsid w:val="00A815B7"/>
    <w:rsid w:val="00A81832"/>
    <w:rsid w:val="00A81A6B"/>
    <w:rsid w:val="00A81CB1"/>
    <w:rsid w:val="00A81DCC"/>
    <w:rsid w:val="00A81E17"/>
    <w:rsid w:val="00A81F3F"/>
    <w:rsid w:val="00A822D5"/>
    <w:rsid w:val="00A8230F"/>
    <w:rsid w:val="00A82362"/>
    <w:rsid w:val="00A827A6"/>
    <w:rsid w:val="00A8290F"/>
    <w:rsid w:val="00A82927"/>
    <w:rsid w:val="00A82BA8"/>
    <w:rsid w:val="00A82BBC"/>
    <w:rsid w:val="00A82C5D"/>
    <w:rsid w:val="00A82ED7"/>
    <w:rsid w:val="00A82F00"/>
    <w:rsid w:val="00A82F8A"/>
    <w:rsid w:val="00A83067"/>
    <w:rsid w:val="00A83152"/>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916"/>
    <w:rsid w:val="00A849FA"/>
    <w:rsid w:val="00A84A6E"/>
    <w:rsid w:val="00A84B77"/>
    <w:rsid w:val="00A84D21"/>
    <w:rsid w:val="00A84DA7"/>
    <w:rsid w:val="00A84DE7"/>
    <w:rsid w:val="00A84DF4"/>
    <w:rsid w:val="00A850BF"/>
    <w:rsid w:val="00A8514D"/>
    <w:rsid w:val="00A853B3"/>
    <w:rsid w:val="00A85541"/>
    <w:rsid w:val="00A85798"/>
    <w:rsid w:val="00A85862"/>
    <w:rsid w:val="00A85A35"/>
    <w:rsid w:val="00A85F72"/>
    <w:rsid w:val="00A85F75"/>
    <w:rsid w:val="00A86009"/>
    <w:rsid w:val="00A8609D"/>
    <w:rsid w:val="00A86349"/>
    <w:rsid w:val="00A86381"/>
    <w:rsid w:val="00A86591"/>
    <w:rsid w:val="00A86800"/>
    <w:rsid w:val="00A8690E"/>
    <w:rsid w:val="00A86C7E"/>
    <w:rsid w:val="00A86CA7"/>
    <w:rsid w:val="00A86CDF"/>
    <w:rsid w:val="00A86EA7"/>
    <w:rsid w:val="00A86FE4"/>
    <w:rsid w:val="00A871B5"/>
    <w:rsid w:val="00A872A9"/>
    <w:rsid w:val="00A874EE"/>
    <w:rsid w:val="00A87608"/>
    <w:rsid w:val="00A87687"/>
    <w:rsid w:val="00A87821"/>
    <w:rsid w:val="00A87BE6"/>
    <w:rsid w:val="00A87DB9"/>
    <w:rsid w:val="00A87E23"/>
    <w:rsid w:val="00A87F4E"/>
    <w:rsid w:val="00A900A4"/>
    <w:rsid w:val="00A900DD"/>
    <w:rsid w:val="00A90304"/>
    <w:rsid w:val="00A9050C"/>
    <w:rsid w:val="00A90514"/>
    <w:rsid w:val="00A90714"/>
    <w:rsid w:val="00A90836"/>
    <w:rsid w:val="00A90A33"/>
    <w:rsid w:val="00A90AE0"/>
    <w:rsid w:val="00A90BE3"/>
    <w:rsid w:val="00A90C3B"/>
    <w:rsid w:val="00A90EC0"/>
    <w:rsid w:val="00A90F23"/>
    <w:rsid w:val="00A91125"/>
    <w:rsid w:val="00A91156"/>
    <w:rsid w:val="00A911F0"/>
    <w:rsid w:val="00A91244"/>
    <w:rsid w:val="00A91774"/>
    <w:rsid w:val="00A91C7F"/>
    <w:rsid w:val="00A92066"/>
    <w:rsid w:val="00A92287"/>
    <w:rsid w:val="00A922CC"/>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CFA"/>
    <w:rsid w:val="00A94DA0"/>
    <w:rsid w:val="00A94DDE"/>
    <w:rsid w:val="00A94E4E"/>
    <w:rsid w:val="00A94E9F"/>
    <w:rsid w:val="00A94EB3"/>
    <w:rsid w:val="00A9509A"/>
    <w:rsid w:val="00A95140"/>
    <w:rsid w:val="00A951CA"/>
    <w:rsid w:val="00A952F2"/>
    <w:rsid w:val="00A954BB"/>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74"/>
    <w:rsid w:val="00A965E8"/>
    <w:rsid w:val="00A967C1"/>
    <w:rsid w:val="00A9688B"/>
    <w:rsid w:val="00A96952"/>
    <w:rsid w:val="00A96A30"/>
    <w:rsid w:val="00A96C70"/>
    <w:rsid w:val="00A96CAC"/>
    <w:rsid w:val="00A96D53"/>
    <w:rsid w:val="00A96F4A"/>
    <w:rsid w:val="00A96F78"/>
    <w:rsid w:val="00A9769E"/>
    <w:rsid w:val="00A9770C"/>
    <w:rsid w:val="00A9776F"/>
    <w:rsid w:val="00A9787E"/>
    <w:rsid w:val="00A978B0"/>
    <w:rsid w:val="00A979E1"/>
    <w:rsid w:val="00A97B99"/>
    <w:rsid w:val="00A97D7C"/>
    <w:rsid w:val="00A97EF1"/>
    <w:rsid w:val="00A97F42"/>
    <w:rsid w:val="00AA0036"/>
    <w:rsid w:val="00AA0329"/>
    <w:rsid w:val="00AA036C"/>
    <w:rsid w:val="00AA0441"/>
    <w:rsid w:val="00AA0448"/>
    <w:rsid w:val="00AA0593"/>
    <w:rsid w:val="00AA05DB"/>
    <w:rsid w:val="00AA0A41"/>
    <w:rsid w:val="00AA0AC4"/>
    <w:rsid w:val="00AA0B3F"/>
    <w:rsid w:val="00AA0B92"/>
    <w:rsid w:val="00AA0B9E"/>
    <w:rsid w:val="00AA0D2B"/>
    <w:rsid w:val="00AA0DD1"/>
    <w:rsid w:val="00AA0E1B"/>
    <w:rsid w:val="00AA0EA5"/>
    <w:rsid w:val="00AA0FF4"/>
    <w:rsid w:val="00AA1010"/>
    <w:rsid w:val="00AA1087"/>
    <w:rsid w:val="00AA15F1"/>
    <w:rsid w:val="00AA166C"/>
    <w:rsid w:val="00AA1870"/>
    <w:rsid w:val="00AA1882"/>
    <w:rsid w:val="00AA1C8E"/>
    <w:rsid w:val="00AA21CB"/>
    <w:rsid w:val="00AA22E4"/>
    <w:rsid w:val="00AA247C"/>
    <w:rsid w:val="00AA2594"/>
    <w:rsid w:val="00AA25A9"/>
    <w:rsid w:val="00AA26D9"/>
    <w:rsid w:val="00AA278A"/>
    <w:rsid w:val="00AA2802"/>
    <w:rsid w:val="00AA2915"/>
    <w:rsid w:val="00AA2B2A"/>
    <w:rsid w:val="00AA2BCB"/>
    <w:rsid w:val="00AA2CBC"/>
    <w:rsid w:val="00AA2D69"/>
    <w:rsid w:val="00AA2EC5"/>
    <w:rsid w:val="00AA303A"/>
    <w:rsid w:val="00AA3056"/>
    <w:rsid w:val="00AA3183"/>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B9"/>
    <w:rsid w:val="00AA58E3"/>
    <w:rsid w:val="00AA591E"/>
    <w:rsid w:val="00AA593F"/>
    <w:rsid w:val="00AA5AF1"/>
    <w:rsid w:val="00AA5DF4"/>
    <w:rsid w:val="00AA5EB7"/>
    <w:rsid w:val="00AA624E"/>
    <w:rsid w:val="00AA65C9"/>
    <w:rsid w:val="00AA6687"/>
    <w:rsid w:val="00AA66CB"/>
    <w:rsid w:val="00AA66E1"/>
    <w:rsid w:val="00AA68AF"/>
    <w:rsid w:val="00AA6907"/>
    <w:rsid w:val="00AA6ACA"/>
    <w:rsid w:val="00AA6E8B"/>
    <w:rsid w:val="00AA7525"/>
    <w:rsid w:val="00AA752D"/>
    <w:rsid w:val="00AA7744"/>
    <w:rsid w:val="00AA77FA"/>
    <w:rsid w:val="00AA78C7"/>
    <w:rsid w:val="00AA78E9"/>
    <w:rsid w:val="00AA7933"/>
    <w:rsid w:val="00AA796D"/>
    <w:rsid w:val="00AA7DCB"/>
    <w:rsid w:val="00AB018D"/>
    <w:rsid w:val="00AB0298"/>
    <w:rsid w:val="00AB062D"/>
    <w:rsid w:val="00AB069F"/>
    <w:rsid w:val="00AB06B1"/>
    <w:rsid w:val="00AB08CB"/>
    <w:rsid w:val="00AB08F3"/>
    <w:rsid w:val="00AB09CB"/>
    <w:rsid w:val="00AB0A32"/>
    <w:rsid w:val="00AB0B90"/>
    <w:rsid w:val="00AB0E56"/>
    <w:rsid w:val="00AB0ED5"/>
    <w:rsid w:val="00AB0F52"/>
    <w:rsid w:val="00AB10A2"/>
    <w:rsid w:val="00AB11C1"/>
    <w:rsid w:val="00AB14AA"/>
    <w:rsid w:val="00AB18AC"/>
    <w:rsid w:val="00AB1A3A"/>
    <w:rsid w:val="00AB1A8E"/>
    <w:rsid w:val="00AB1C22"/>
    <w:rsid w:val="00AB1CAF"/>
    <w:rsid w:val="00AB1DF8"/>
    <w:rsid w:val="00AB1E05"/>
    <w:rsid w:val="00AB1EB7"/>
    <w:rsid w:val="00AB208A"/>
    <w:rsid w:val="00AB22BD"/>
    <w:rsid w:val="00AB22C6"/>
    <w:rsid w:val="00AB235C"/>
    <w:rsid w:val="00AB2361"/>
    <w:rsid w:val="00AB2418"/>
    <w:rsid w:val="00AB26EA"/>
    <w:rsid w:val="00AB2ECC"/>
    <w:rsid w:val="00AB3168"/>
    <w:rsid w:val="00AB3383"/>
    <w:rsid w:val="00AB339E"/>
    <w:rsid w:val="00AB3408"/>
    <w:rsid w:val="00AB3454"/>
    <w:rsid w:val="00AB3734"/>
    <w:rsid w:val="00AB3784"/>
    <w:rsid w:val="00AB385A"/>
    <w:rsid w:val="00AB3A15"/>
    <w:rsid w:val="00AB3A98"/>
    <w:rsid w:val="00AB3FD7"/>
    <w:rsid w:val="00AB40EB"/>
    <w:rsid w:val="00AB43DB"/>
    <w:rsid w:val="00AB4648"/>
    <w:rsid w:val="00AB46F3"/>
    <w:rsid w:val="00AB4A6F"/>
    <w:rsid w:val="00AB4ADD"/>
    <w:rsid w:val="00AB4CA1"/>
    <w:rsid w:val="00AB4ECC"/>
    <w:rsid w:val="00AB4F0F"/>
    <w:rsid w:val="00AB53E3"/>
    <w:rsid w:val="00AB558B"/>
    <w:rsid w:val="00AB5634"/>
    <w:rsid w:val="00AB5753"/>
    <w:rsid w:val="00AB589C"/>
    <w:rsid w:val="00AB5A17"/>
    <w:rsid w:val="00AB5E21"/>
    <w:rsid w:val="00AB5FCE"/>
    <w:rsid w:val="00AB60E2"/>
    <w:rsid w:val="00AB62CF"/>
    <w:rsid w:val="00AB6410"/>
    <w:rsid w:val="00AB65AF"/>
    <w:rsid w:val="00AB65B3"/>
    <w:rsid w:val="00AB6601"/>
    <w:rsid w:val="00AB674E"/>
    <w:rsid w:val="00AB6789"/>
    <w:rsid w:val="00AB67B0"/>
    <w:rsid w:val="00AB6846"/>
    <w:rsid w:val="00AB6C6F"/>
    <w:rsid w:val="00AB6D79"/>
    <w:rsid w:val="00AB6EFF"/>
    <w:rsid w:val="00AB709E"/>
    <w:rsid w:val="00AB733E"/>
    <w:rsid w:val="00AB7514"/>
    <w:rsid w:val="00AB7806"/>
    <w:rsid w:val="00AB78F6"/>
    <w:rsid w:val="00AB7C61"/>
    <w:rsid w:val="00AB7E63"/>
    <w:rsid w:val="00AB7EAD"/>
    <w:rsid w:val="00AB7F1A"/>
    <w:rsid w:val="00AB7FC6"/>
    <w:rsid w:val="00AC02C1"/>
    <w:rsid w:val="00AC0399"/>
    <w:rsid w:val="00AC053F"/>
    <w:rsid w:val="00AC0806"/>
    <w:rsid w:val="00AC0A0A"/>
    <w:rsid w:val="00AC0AB6"/>
    <w:rsid w:val="00AC0B66"/>
    <w:rsid w:val="00AC0CFF"/>
    <w:rsid w:val="00AC0D04"/>
    <w:rsid w:val="00AC0D49"/>
    <w:rsid w:val="00AC10AD"/>
    <w:rsid w:val="00AC1352"/>
    <w:rsid w:val="00AC16F7"/>
    <w:rsid w:val="00AC19AC"/>
    <w:rsid w:val="00AC19F8"/>
    <w:rsid w:val="00AC1E55"/>
    <w:rsid w:val="00AC2140"/>
    <w:rsid w:val="00AC22B6"/>
    <w:rsid w:val="00AC23AB"/>
    <w:rsid w:val="00AC2431"/>
    <w:rsid w:val="00AC24CC"/>
    <w:rsid w:val="00AC259B"/>
    <w:rsid w:val="00AC2673"/>
    <w:rsid w:val="00AC2B07"/>
    <w:rsid w:val="00AC2C93"/>
    <w:rsid w:val="00AC2CC4"/>
    <w:rsid w:val="00AC3015"/>
    <w:rsid w:val="00AC3196"/>
    <w:rsid w:val="00AC33FB"/>
    <w:rsid w:val="00AC3437"/>
    <w:rsid w:val="00AC3530"/>
    <w:rsid w:val="00AC370C"/>
    <w:rsid w:val="00AC3864"/>
    <w:rsid w:val="00AC3B5D"/>
    <w:rsid w:val="00AC3B75"/>
    <w:rsid w:val="00AC3C00"/>
    <w:rsid w:val="00AC3D06"/>
    <w:rsid w:val="00AC3FA8"/>
    <w:rsid w:val="00AC41E3"/>
    <w:rsid w:val="00AC429F"/>
    <w:rsid w:val="00AC4325"/>
    <w:rsid w:val="00AC45E7"/>
    <w:rsid w:val="00AC48E9"/>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D48"/>
    <w:rsid w:val="00AC7D98"/>
    <w:rsid w:val="00AC7F7F"/>
    <w:rsid w:val="00AD00C5"/>
    <w:rsid w:val="00AD014F"/>
    <w:rsid w:val="00AD03C3"/>
    <w:rsid w:val="00AD092E"/>
    <w:rsid w:val="00AD0A96"/>
    <w:rsid w:val="00AD0CDC"/>
    <w:rsid w:val="00AD0D49"/>
    <w:rsid w:val="00AD0F08"/>
    <w:rsid w:val="00AD104E"/>
    <w:rsid w:val="00AD1057"/>
    <w:rsid w:val="00AD119B"/>
    <w:rsid w:val="00AD1285"/>
    <w:rsid w:val="00AD131B"/>
    <w:rsid w:val="00AD135B"/>
    <w:rsid w:val="00AD14FB"/>
    <w:rsid w:val="00AD165F"/>
    <w:rsid w:val="00AD18BE"/>
    <w:rsid w:val="00AD198F"/>
    <w:rsid w:val="00AD1BD6"/>
    <w:rsid w:val="00AD20DC"/>
    <w:rsid w:val="00AD20E3"/>
    <w:rsid w:val="00AD2252"/>
    <w:rsid w:val="00AD26FD"/>
    <w:rsid w:val="00AD2794"/>
    <w:rsid w:val="00AD2938"/>
    <w:rsid w:val="00AD2B62"/>
    <w:rsid w:val="00AD2BD2"/>
    <w:rsid w:val="00AD2DC5"/>
    <w:rsid w:val="00AD2F19"/>
    <w:rsid w:val="00AD2F25"/>
    <w:rsid w:val="00AD2F67"/>
    <w:rsid w:val="00AD2F8D"/>
    <w:rsid w:val="00AD302A"/>
    <w:rsid w:val="00AD302E"/>
    <w:rsid w:val="00AD3142"/>
    <w:rsid w:val="00AD3245"/>
    <w:rsid w:val="00AD325E"/>
    <w:rsid w:val="00AD32AB"/>
    <w:rsid w:val="00AD3455"/>
    <w:rsid w:val="00AD3529"/>
    <w:rsid w:val="00AD35B1"/>
    <w:rsid w:val="00AD3792"/>
    <w:rsid w:val="00AD37F6"/>
    <w:rsid w:val="00AD3983"/>
    <w:rsid w:val="00AD39B3"/>
    <w:rsid w:val="00AD39DF"/>
    <w:rsid w:val="00AD3AE4"/>
    <w:rsid w:val="00AD3B7B"/>
    <w:rsid w:val="00AD3C67"/>
    <w:rsid w:val="00AD3CAD"/>
    <w:rsid w:val="00AD3CC9"/>
    <w:rsid w:val="00AD3DD9"/>
    <w:rsid w:val="00AD3EA8"/>
    <w:rsid w:val="00AD406A"/>
    <w:rsid w:val="00AD43A1"/>
    <w:rsid w:val="00AD43B6"/>
    <w:rsid w:val="00AD440B"/>
    <w:rsid w:val="00AD4411"/>
    <w:rsid w:val="00AD4575"/>
    <w:rsid w:val="00AD45E5"/>
    <w:rsid w:val="00AD45F3"/>
    <w:rsid w:val="00AD4656"/>
    <w:rsid w:val="00AD49AF"/>
    <w:rsid w:val="00AD4CC1"/>
    <w:rsid w:val="00AD5058"/>
    <w:rsid w:val="00AD50A8"/>
    <w:rsid w:val="00AD53A0"/>
    <w:rsid w:val="00AD53F4"/>
    <w:rsid w:val="00AD5839"/>
    <w:rsid w:val="00AD593E"/>
    <w:rsid w:val="00AD5A57"/>
    <w:rsid w:val="00AD5A99"/>
    <w:rsid w:val="00AD5ABE"/>
    <w:rsid w:val="00AD5BD3"/>
    <w:rsid w:val="00AD5C35"/>
    <w:rsid w:val="00AD5D7E"/>
    <w:rsid w:val="00AD61D5"/>
    <w:rsid w:val="00AD63EB"/>
    <w:rsid w:val="00AD6550"/>
    <w:rsid w:val="00AD66EC"/>
    <w:rsid w:val="00AD6983"/>
    <w:rsid w:val="00AD69FF"/>
    <w:rsid w:val="00AD6AEB"/>
    <w:rsid w:val="00AD6B42"/>
    <w:rsid w:val="00AD6CD5"/>
    <w:rsid w:val="00AD6FA1"/>
    <w:rsid w:val="00AD6FCE"/>
    <w:rsid w:val="00AD6FDF"/>
    <w:rsid w:val="00AD702B"/>
    <w:rsid w:val="00AD7203"/>
    <w:rsid w:val="00AD72E6"/>
    <w:rsid w:val="00AD7356"/>
    <w:rsid w:val="00AD7526"/>
    <w:rsid w:val="00AD7785"/>
    <w:rsid w:val="00AD77B7"/>
    <w:rsid w:val="00AD7A2E"/>
    <w:rsid w:val="00AD7ACA"/>
    <w:rsid w:val="00AD7AEE"/>
    <w:rsid w:val="00AD7C95"/>
    <w:rsid w:val="00AD7FCD"/>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A47"/>
    <w:rsid w:val="00AE1ABA"/>
    <w:rsid w:val="00AE1C4A"/>
    <w:rsid w:val="00AE1FEC"/>
    <w:rsid w:val="00AE20D2"/>
    <w:rsid w:val="00AE2137"/>
    <w:rsid w:val="00AE228B"/>
    <w:rsid w:val="00AE22CE"/>
    <w:rsid w:val="00AE243C"/>
    <w:rsid w:val="00AE25A9"/>
    <w:rsid w:val="00AE2657"/>
    <w:rsid w:val="00AE271D"/>
    <w:rsid w:val="00AE2BED"/>
    <w:rsid w:val="00AE3118"/>
    <w:rsid w:val="00AE33AD"/>
    <w:rsid w:val="00AE35A2"/>
    <w:rsid w:val="00AE35CA"/>
    <w:rsid w:val="00AE3A00"/>
    <w:rsid w:val="00AE3B15"/>
    <w:rsid w:val="00AE3B51"/>
    <w:rsid w:val="00AE3DE1"/>
    <w:rsid w:val="00AE3F76"/>
    <w:rsid w:val="00AE40A6"/>
    <w:rsid w:val="00AE40E5"/>
    <w:rsid w:val="00AE41D3"/>
    <w:rsid w:val="00AE432E"/>
    <w:rsid w:val="00AE437A"/>
    <w:rsid w:val="00AE4460"/>
    <w:rsid w:val="00AE4B35"/>
    <w:rsid w:val="00AE4FAF"/>
    <w:rsid w:val="00AE52A6"/>
    <w:rsid w:val="00AE5439"/>
    <w:rsid w:val="00AE54C4"/>
    <w:rsid w:val="00AE5819"/>
    <w:rsid w:val="00AE5854"/>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738"/>
    <w:rsid w:val="00AF37B4"/>
    <w:rsid w:val="00AF37B7"/>
    <w:rsid w:val="00AF3E63"/>
    <w:rsid w:val="00AF3F7B"/>
    <w:rsid w:val="00AF429C"/>
    <w:rsid w:val="00AF42B4"/>
    <w:rsid w:val="00AF4459"/>
    <w:rsid w:val="00AF456F"/>
    <w:rsid w:val="00AF48E4"/>
    <w:rsid w:val="00AF49F8"/>
    <w:rsid w:val="00AF4AB2"/>
    <w:rsid w:val="00AF4B8A"/>
    <w:rsid w:val="00AF4BAC"/>
    <w:rsid w:val="00AF4D94"/>
    <w:rsid w:val="00AF4E22"/>
    <w:rsid w:val="00AF4F1B"/>
    <w:rsid w:val="00AF4F35"/>
    <w:rsid w:val="00AF516D"/>
    <w:rsid w:val="00AF51A5"/>
    <w:rsid w:val="00AF5234"/>
    <w:rsid w:val="00AF52D6"/>
    <w:rsid w:val="00AF5550"/>
    <w:rsid w:val="00AF5557"/>
    <w:rsid w:val="00AF59CA"/>
    <w:rsid w:val="00AF5A1B"/>
    <w:rsid w:val="00AF5AEE"/>
    <w:rsid w:val="00AF5DEF"/>
    <w:rsid w:val="00AF5E3B"/>
    <w:rsid w:val="00AF5EC6"/>
    <w:rsid w:val="00AF6771"/>
    <w:rsid w:val="00AF6862"/>
    <w:rsid w:val="00AF6C38"/>
    <w:rsid w:val="00AF6CF8"/>
    <w:rsid w:val="00AF6D0D"/>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605"/>
    <w:rsid w:val="00B00B6B"/>
    <w:rsid w:val="00B00F96"/>
    <w:rsid w:val="00B011CC"/>
    <w:rsid w:val="00B012A6"/>
    <w:rsid w:val="00B014D6"/>
    <w:rsid w:val="00B01784"/>
    <w:rsid w:val="00B017BB"/>
    <w:rsid w:val="00B01971"/>
    <w:rsid w:val="00B01A09"/>
    <w:rsid w:val="00B0269F"/>
    <w:rsid w:val="00B0273F"/>
    <w:rsid w:val="00B02837"/>
    <w:rsid w:val="00B02AD7"/>
    <w:rsid w:val="00B02BBE"/>
    <w:rsid w:val="00B02CD5"/>
    <w:rsid w:val="00B02CF3"/>
    <w:rsid w:val="00B032D0"/>
    <w:rsid w:val="00B0341F"/>
    <w:rsid w:val="00B035A5"/>
    <w:rsid w:val="00B0366B"/>
    <w:rsid w:val="00B038D4"/>
    <w:rsid w:val="00B03BA4"/>
    <w:rsid w:val="00B03D80"/>
    <w:rsid w:val="00B03F7E"/>
    <w:rsid w:val="00B04048"/>
    <w:rsid w:val="00B0433A"/>
    <w:rsid w:val="00B04545"/>
    <w:rsid w:val="00B04587"/>
    <w:rsid w:val="00B045D2"/>
    <w:rsid w:val="00B04A00"/>
    <w:rsid w:val="00B04B6E"/>
    <w:rsid w:val="00B04BFD"/>
    <w:rsid w:val="00B04CEA"/>
    <w:rsid w:val="00B04D15"/>
    <w:rsid w:val="00B04E1A"/>
    <w:rsid w:val="00B04F3D"/>
    <w:rsid w:val="00B04FE1"/>
    <w:rsid w:val="00B05168"/>
    <w:rsid w:val="00B051CF"/>
    <w:rsid w:val="00B05252"/>
    <w:rsid w:val="00B0526F"/>
    <w:rsid w:val="00B05285"/>
    <w:rsid w:val="00B05360"/>
    <w:rsid w:val="00B05457"/>
    <w:rsid w:val="00B05702"/>
    <w:rsid w:val="00B059BD"/>
    <w:rsid w:val="00B05BFF"/>
    <w:rsid w:val="00B05CB1"/>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613"/>
    <w:rsid w:val="00B106C8"/>
    <w:rsid w:val="00B10860"/>
    <w:rsid w:val="00B10BD7"/>
    <w:rsid w:val="00B10D33"/>
    <w:rsid w:val="00B10E5F"/>
    <w:rsid w:val="00B10E96"/>
    <w:rsid w:val="00B10F65"/>
    <w:rsid w:val="00B10FAF"/>
    <w:rsid w:val="00B116BC"/>
    <w:rsid w:val="00B11775"/>
    <w:rsid w:val="00B117EC"/>
    <w:rsid w:val="00B11D31"/>
    <w:rsid w:val="00B11D42"/>
    <w:rsid w:val="00B11D78"/>
    <w:rsid w:val="00B11E79"/>
    <w:rsid w:val="00B11EC7"/>
    <w:rsid w:val="00B11EE6"/>
    <w:rsid w:val="00B11F0A"/>
    <w:rsid w:val="00B12114"/>
    <w:rsid w:val="00B1213F"/>
    <w:rsid w:val="00B1229F"/>
    <w:rsid w:val="00B122AB"/>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82D"/>
    <w:rsid w:val="00B13B64"/>
    <w:rsid w:val="00B13CD2"/>
    <w:rsid w:val="00B142C8"/>
    <w:rsid w:val="00B142F6"/>
    <w:rsid w:val="00B144F2"/>
    <w:rsid w:val="00B14562"/>
    <w:rsid w:val="00B14A4D"/>
    <w:rsid w:val="00B14B13"/>
    <w:rsid w:val="00B14CB1"/>
    <w:rsid w:val="00B14E3F"/>
    <w:rsid w:val="00B14F77"/>
    <w:rsid w:val="00B1513F"/>
    <w:rsid w:val="00B15500"/>
    <w:rsid w:val="00B15502"/>
    <w:rsid w:val="00B1570C"/>
    <w:rsid w:val="00B15B89"/>
    <w:rsid w:val="00B15C04"/>
    <w:rsid w:val="00B15E79"/>
    <w:rsid w:val="00B15F4E"/>
    <w:rsid w:val="00B15FD3"/>
    <w:rsid w:val="00B16267"/>
    <w:rsid w:val="00B16319"/>
    <w:rsid w:val="00B165F5"/>
    <w:rsid w:val="00B16777"/>
    <w:rsid w:val="00B16D97"/>
    <w:rsid w:val="00B170E5"/>
    <w:rsid w:val="00B1746F"/>
    <w:rsid w:val="00B1753B"/>
    <w:rsid w:val="00B1761E"/>
    <w:rsid w:val="00B17975"/>
    <w:rsid w:val="00B17A94"/>
    <w:rsid w:val="00B17CE8"/>
    <w:rsid w:val="00B17F03"/>
    <w:rsid w:val="00B17F5F"/>
    <w:rsid w:val="00B20005"/>
    <w:rsid w:val="00B20027"/>
    <w:rsid w:val="00B20150"/>
    <w:rsid w:val="00B202EA"/>
    <w:rsid w:val="00B203E3"/>
    <w:rsid w:val="00B2053B"/>
    <w:rsid w:val="00B205FE"/>
    <w:rsid w:val="00B2063E"/>
    <w:rsid w:val="00B206C7"/>
    <w:rsid w:val="00B20725"/>
    <w:rsid w:val="00B2087E"/>
    <w:rsid w:val="00B209C7"/>
    <w:rsid w:val="00B20A18"/>
    <w:rsid w:val="00B20B11"/>
    <w:rsid w:val="00B20B94"/>
    <w:rsid w:val="00B20C73"/>
    <w:rsid w:val="00B20DE8"/>
    <w:rsid w:val="00B20E6B"/>
    <w:rsid w:val="00B2106F"/>
    <w:rsid w:val="00B214DD"/>
    <w:rsid w:val="00B2153D"/>
    <w:rsid w:val="00B2157A"/>
    <w:rsid w:val="00B215EB"/>
    <w:rsid w:val="00B21671"/>
    <w:rsid w:val="00B216AB"/>
    <w:rsid w:val="00B21797"/>
    <w:rsid w:val="00B218DC"/>
    <w:rsid w:val="00B21993"/>
    <w:rsid w:val="00B21A9B"/>
    <w:rsid w:val="00B21B2C"/>
    <w:rsid w:val="00B21EC2"/>
    <w:rsid w:val="00B2210B"/>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B6D"/>
    <w:rsid w:val="00B22BE4"/>
    <w:rsid w:val="00B22C70"/>
    <w:rsid w:val="00B231CE"/>
    <w:rsid w:val="00B23362"/>
    <w:rsid w:val="00B23878"/>
    <w:rsid w:val="00B23A99"/>
    <w:rsid w:val="00B23B20"/>
    <w:rsid w:val="00B23B98"/>
    <w:rsid w:val="00B23F11"/>
    <w:rsid w:val="00B2412C"/>
    <w:rsid w:val="00B243FD"/>
    <w:rsid w:val="00B24712"/>
    <w:rsid w:val="00B24760"/>
    <w:rsid w:val="00B248D0"/>
    <w:rsid w:val="00B24BC3"/>
    <w:rsid w:val="00B24C5E"/>
    <w:rsid w:val="00B24DF6"/>
    <w:rsid w:val="00B24E37"/>
    <w:rsid w:val="00B24EA3"/>
    <w:rsid w:val="00B251D2"/>
    <w:rsid w:val="00B2534D"/>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E1"/>
    <w:rsid w:val="00B261C4"/>
    <w:rsid w:val="00B2628E"/>
    <w:rsid w:val="00B262D2"/>
    <w:rsid w:val="00B26596"/>
    <w:rsid w:val="00B266B0"/>
    <w:rsid w:val="00B2695C"/>
    <w:rsid w:val="00B2696D"/>
    <w:rsid w:val="00B26CD1"/>
    <w:rsid w:val="00B26FE5"/>
    <w:rsid w:val="00B2706B"/>
    <w:rsid w:val="00B274E7"/>
    <w:rsid w:val="00B277DF"/>
    <w:rsid w:val="00B278D9"/>
    <w:rsid w:val="00B27921"/>
    <w:rsid w:val="00B27A2D"/>
    <w:rsid w:val="00B27CA9"/>
    <w:rsid w:val="00B3000E"/>
    <w:rsid w:val="00B3005C"/>
    <w:rsid w:val="00B30269"/>
    <w:rsid w:val="00B3044B"/>
    <w:rsid w:val="00B30450"/>
    <w:rsid w:val="00B3045C"/>
    <w:rsid w:val="00B30716"/>
    <w:rsid w:val="00B307EF"/>
    <w:rsid w:val="00B30AEC"/>
    <w:rsid w:val="00B30D0D"/>
    <w:rsid w:val="00B30D27"/>
    <w:rsid w:val="00B30D82"/>
    <w:rsid w:val="00B314C1"/>
    <w:rsid w:val="00B31586"/>
    <w:rsid w:val="00B3162E"/>
    <w:rsid w:val="00B316A5"/>
    <w:rsid w:val="00B31A33"/>
    <w:rsid w:val="00B31CAE"/>
    <w:rsid w:val="00B31D61"/>
    <w:rsid w:val="00B31EAC"/>
    <w:rsid w:val="00B31F5E"/>
    <w:rsid w:val="00B320BA"/>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77E"/>
    <w:rsid w:val="00B33A62"/>
    <w:rsid w:val="00B33B8F"/>
    <w:rsid w:val="00B33DB1"/>
    <w:rsid w:val="00B33E7E"/>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70B"/>
    <w:rsid w:val="00B358E5"/>
    <w:rsid w:val="00B3591D"/>
    <w:rsid w:val="00B35ADD"/>
    <w:rsid w:val="00B35C39"/>
    <w:rsid w:val="00B35DA4"/>
    <w:rsid w:val="00B3645D"/>
    <w:rsid w:val="00B36478"/>
    <w:rsid w:val="00B365CE"/>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A16"/>
    <w:rsid w:val="00B43AA5"/>
    <w:rsid w:val="00B43B67"/>
    <w:rsid w:val="00B43BA4"/>
    <w:rsid w:val="00B4441C"/>
    <w:rsid w:val="00B444B2"/>
    <w:rsid w:val="00B4463B"/>
    <w:rsid w:val="00B4464A"/>
    <w:rsid w:val="00B446B3"/>
    <w:rsid w:val="00B4486C"/>
    <w:rsid w:val="00B448EA"/>
    <w:rsid w:val="00B4496D"/>
    <w:rsid w:val="00B44C99"/>
    <w:rsid w:val="00B4537F"/>
    <w:rsid w:val="00B454F5"/>
    <w:rsid w:val="00B457EE"/>
    <w:rsid w:val="00B45826"/>
    <w:rsid w:val="00B45A6C"/>
    <w:rsid w:val="00B45CE1"/>
    <w:rsid w:val="00B45F1B"/>
    <w:rsid w:val="00B4642F"/>
    <w:rsid w:val="00B465C5"/>
    <w:rsid w:val="00B4680D"/>
    <w:rsid w:val="00B469F4"/>
    <w:rsid w:val="00B46A75"/>
    <w:rsid w:val="00B46AE8"/>
    <w:rsid w:val="00B46B7D"/>
    <w:rsid w:val="00B46BF2"/>
    <w:rsid w:val="00B46D4F"/>
    <w:rsid w:val="00B46E69"/>
    <w:rsid w:val="00B46EF2"/>
    <w:rsid w:val="00B470A7"/>
    <w:rsid w:val="00B47279"/>
    <w:rsid w:val="00B472E7"/>
    <w:rsid w:val="00B47386"/>
    <w:rsid w:val="00B476BA"/>
    <w:rsid w:val="00B47AAD"/>
    <w:rsid w:val="00B47C00"/>
    <w:rsid w:val="00B47C33"/>
    <w:rsid w:val="00B47CC7"/>
    <w:rsid w:val="00B47DB2"/>
    <w:rsid w:val="00B47DB8"/>
    <w:rsid w:val="00B50051"/>
    <w:rsid w:val="00B500CD"/>
    <w:rsid w:val="00B501B1"/>
    <w:rsid w:val="00B50689"/>
    <w:rsid w:val="00B50789"/>
    <w:rsid w:val="00B507AB"/>
    <w:rsid w:val="00B50827"/>
    <w:rsid w:val="00B50A4B"/>
    <w:rsid w:val="00B50A9A"/>
    <w:rsid w:val="00B50D73"/>
    <w:rsid w:val="00B50D7D"/>
    <w:rsid w:val="00B50E85"/>
    <w:rsid w:val="00B51007"/>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F54"/>
    <w:rsid w:val="00B51F8D"/>
    <w:rsid w:val="00B51F97"/>
    <w:rsid w:val="00B52033"/>
    <w:rsid w:val="00B5239C"/>
    <w:rsid w:val="00B52717"/>
    <w:rsid w:val="00B52887"/>
    <w:rsid w:val="00B52991"/>
    <w:rsid w:val="00B52F9C"/>
    <w:rsid w:val="00B53090"/>
    <w:rsid w:val="00B53119"/>
    <w:rsid w:val="00B53254"/>
    <w:rsid w:val="00B53259"/>
    <w:rsid w:val="00B5357E"/>
    <w:rsid w:val="00B53702"/>
    <w:rsid w:val="00B537C0"/>
    <w:rsid w:val="00B53893"/>
    <w:rsid w:val="00B538AF"/>
    <w:rsid w:val="00B539A1"/>
    <w:rsid w:val="00B53D45"/>
    <w:rsid w:val="00B5417F"/>
    <w:rsid w:val="00B5422B"/>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428"/>
    <w:rsid w:val="00B55660"/>
    <w:rsid w:val="00B55718"/>
    <w:rsid w:val="00B55958"/>
    <w:rsid w:val="00B5598F"/>
    <w:rsid w:val="00B55A1A"/>
    <w:rsid w:val="00B55B9F"/>
    <w:rsid w:val="00B55C3D"/>
    <w:rsid w:val="00B561A5"/>
    <w:rsid w:val="00B562BE"/>
    <w:rsid w:val="00B5634B"/>
    <w:rsid w:val="00B5638B"/>
    <w:rsid w:val="00B56590"/>
    <w:rsid w:val="00B56816"/>
    <w:rsid w:val="00B5681C"/>
    <w:rsid w:val="00B5689A"/>
    <w:rsid w:val="00B56EDC"/>
    <w:rsid w:val="00B570BF"/>
    <w:rsid w:val="00B571D3"/>
    <w:rsid w:val="00B572B1"/>
    <w:rsid w:val="00B574F9"/>
    <w:rsid w:val="00B57585"/>
    <w:rsid w:val="00B57703"/>
    <w:rsid w:val="00B57907"/>
    <w:rsid w:val="00B57F25"/>
    <w:rsid w:val="00B57FC2"/>
    <w:rsid w:val="00B60037"/>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D6F"/>
    <w:rsid w:val="00B61DA6"/>
    <w:rsid w:val="00B61E91"/>
    <w:rsid w:val="00B61FFE"/>
    <w:rsid w:val="00B622F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48F"/>
    <w:rsid w:val="00B64837"/>
    <w:rsid w:val="00B649AF"/>
    <w:rsid w:val="00B649EA"/>
    <w:rsid w:val="00B64AA7"/>
    <w:rsid w:val="00B64D5B"/>
    <w:rsid w:val="00B6538A"/>
    <w:rsid w:val="00B65452"/>
    <w:rsid w:val="00B655AE"/>
    <w:rsid w:val="00B65FED"/>
    <w:rsid w:val="00B660A1"/>
    <w:rsid w:val="00B664C6"/>
    <w:rsid w:val="00B66594"/>
    <w:rsid w:val="00B666AE"/>
    <w:rsid w:val="00B66847"/>
    <w:rsid w:val="00B66BD5"/>
    <w:rsid w:val="00B66CF9"/>
    <w:rsid w:val="00B66D3E"/>
    <w:rsid w:val="00B66ED0"/>
    <w:rsid w:val="00B671C6"/>
    <w:rsid w:val="00B675BB"/>
    <w:rsid w:val="00B67805"/>
    <w:rsid w:val="00B67D32"/>
    <w:rsid w:val="00B67F5E"/>
    <w:rsid w:val="00B700D6"/>
    <w:rsid w:val="00B7019D"/>
    <w:rsid w:val="00B701FE"/>
    <w:rsid w:val="00B7023A"/>
    <w:rsid w:val="00B703CB"/>
    <w:rsid w:val="00B704AE"/>
    <w:rsid w:val="00B70B00"/>
    <w:rsid w:val="00B71233"/>
    <w:rsid w:val="00B712F7"/>
    <w:rsid w:val="00B7140A"/>
    <w:rsid w:val="00B71431"/>
    <w:rsid w:val="00B71498"/>
    <w:rsid w:val="00B7152D"/>
    <w:rsid w:val="00B7161B"/>
    <w:rsid w:val="00B71672"/>
    <w:rsid w:val="00B71831"/>
    <w:rsid w:val="00B71B47"/>
    <w:rsid w:val="00B71B56"/>
    <w:rsid w:val="00B71B92"/>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8F"/>
    <w:rsid w:val="00B754D8"/>
    <w:rsid w:val="00B755A6"/>
    <w:rsid w:val="00B75633"/>
    <w:rsid w:val="00B7575A"/>
    <w:rsid w:val="00B75AFE"/>
    <w:rsid w:val="00B75B59"/>
    <w:rsid w:val="00B75E61"/>
    <w:rsid w:val="00B75EC6"/>
    <w:rsid w:val="00B75F7A"/>
    <w:rsid w:val="00B75FCE"/>
    <w:rsid w:val="00B7622E"/>
    <w:rsid w:val="00B7635F"/>
    <w:rsid w:val="00B7662D"/>
    <w:rsid w:val="00B767A2"/>
    <w:rsid w:val="00B76BCD"/>
    <w:rsid w:val="00B76EE9"/>
    <w:rsid w:val="00B76FEB"/>
    <w:rsid w:val="00B771D9"/>
    <w:rsid w:val="00B77231"/>
    <w:rsid w:val="00B77656"/>
    <w:rsid w:val="00B776DB"/>
    <w:rsid w:val="00B77880"/>
    <w:rsid w:val="00B77978"/>
    <w:rsid w:val="00B77B84"/>
    <w:rsid w:val="00B77EFD"/>
    <w:rsid w:val="00B80088"/>
    <w:rsid w:val="00B8014A"/>
    <w:rsid w:val="00B8029C"/>
    <w:rsid w:val="00B802B3"/>
    <w:rsid w:val="00B8061F"/>
    <w:rsid w:val="00B80954"/>
    <w:rsid w:val="00B80A0B"/>
    <w:rsid w:val="00B80B72"/>
    <w:rsid w:val="00B80D90"/>
    <w:rsid w:val="00B80EC7"/>
    <w:rsid w:val="00B80F4A"/>
    <w:rsid w:val="00B80FD2"/>
    <w:rsid w:val="00B81376"/>
    <w:rsid w:val="00B815AC"/>
    <w:rsid w:val="00B81707"/>
    <w:rsid w:val="00B8172A"/>
    <w:rsid w:val="00B819C5"/>
    <w:rsid w:val="00B819E8"/>
    <w:rsid w:val="00B81C7E"/>
    <w:rsid w:val="00B81D90"/>
    <w:rsid w:val="00B8219E"/>
    <w:rsid w:val="00B82209"/>
    <w:rsid w:val="00B82613"/>
    <w:rsid w:val="00B82853"/>
    <w:rsid w:val="00B8288C"/>
    <w:rsid w:val="00B828B5"/>
    <w:rsid w:val="00B829AB"/>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A80"/>
    <w:rsid w:val="00B84C43"/>
    <w:rsid w:val="00B84D5D"/>
    <w:rsid w:val="00B84E9C"/>
    <w:rsid w:val="00B84F41"/>
    <w:rsid w:val="00B8511A"/>
    <w:rsid w:val="00B853C7"/>
    <w:rsid w:val="00B854FF"/>
    <w:rsid w:val="00B85522"/>
    <w:rsid w:val="00B85548"/>
    <w:rsid w:val="00B85B31"/>
    <w:rsid w:val="00B85D7B"/>
    <w:rsid w:val="00B85EE5"/>
    <w:rsid w:val="00B8625E"/>
    <w:rsid w:val="00B863BC"/>
    <w:rsid w:val="00B86902"/>
    <w:rsid w:val="00B869E8"/>
    <w:rsid w:val="00B86A1D"/>
    <w:rsid w:val="00B86B07"/>
    <w:rsid w:val="00B86CC9"/>
    <w:rsid w:val="00B86E0B"/>
    <w:rsid w:val="00B86EDB"/>
    <w:rsid w:val="00B8719F"/>
    <w:rsid w:val="00B87806"/>
    <w:rsid w:val="00B87895"/>
    <w:rsid w:val="00B878C7"/>
    <w:rsid w:val="00B87AC4"/>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708"/>
    <w:rsid w:val="00B92737"/>
    <w:rsid w:val="00B92944"/>
    <w:rsid w:val="00B92983"/>
    <w:rsid w:val="00B92C9B"/>
    <w:rsid w:val="00B92CEA"/>
    <w:rsid w:val="00B92D25"/>
    <w:rsid w:val="00B92E02"/>
    <w:rsid w:val="00B93008"/>
    <w:rsid w:val="00B93144"/>
    <w:rsid w:val="00B931C0"/>
    <w:rsid w:val="00B93211"/>
    <w:rsid w:val="00B932A2"/>
    <w:rsid w:val="00B935D6"/>
    <w:rsid w:val="00B9375D"/>
    <w:rsid w:val="00B93998"/>
    <w:rsid w:val="00B93A16"/>
    <w:rsid w:val="00B93FD7"/>
    <w:rsid w:val="00B9406D"/>
    <w:rsid w:val="00B9408F"/>
    <w:rsid w:val="00B94198"/>
    <w:rsid w:val="00B941E4"/>
    <w:rsid w:val="00B94294"/>
    <w:rsid w:val="00B942BE"/>
    <w:rsid w:val="00B945C3"/>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8A"/>
    <w:rsid w:val="00B959FB"/>
    <w:rsid w:val="00B95A1A"/>
    <w:rsid w:val="00B95A5A"/>
    <w:rsid w:val="00B95A94"/>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E1"/>
    <w:rsid w:val="00BA04B3"/>
    <w:rsid w:val="00BA0988"/>
    <w:rsid w:val="00BA0A9E"/>
    <w:rsid w:val="00BA0B0D"/>
    <w:rsid w:val="00BA0D1A"/>
    <w:rsid w:val="00BA0EF1"/>
    <w:rsid w:val="00BA1104"/>
    <w:rsid w:val="00BA1872"/>
    <w:rsid w:val="00BA1913"/>
    <w:rsid w:val="00BA19D3"/>
    <w:rsid w:val="00BA1A1B"/>
    <w:rsid w:val="00BA1B4D"/>
    <w:rsid w:val="00BA1CFD"/>
    <w:rsid w:val="00BA1F90"/>
    <w:rsid w:val="00BA21FA"/>
    <w:rsid w:val="00BA2667"/>
    <w:rsid w:val="00BA2804"/>
    <w:rsid w:val="00BA282F"/>
    <w:rsid w:val="00BA292E"/>
    <w:rsid w:val="00BA29D2"/>
    <w:rsid w:val="00BA2BAA"/>
    <w:rsid w:val="00BA2BC9"/>
    <w:rsid w:val="00BA2D09"/>
    <w:rsid w:val="00BA2D6A"/>
    <w:rsid w:val="00BA3277"/>
    <w:rsid w:val="00BA32A1"/>
    <w:rsid w:val="00BA32A6"/>
    <w:rsid w:val="00BA348C"/>
    <w:rsid w:val="00BA360B"/>
    <w:rsid w:val="00BA36D2"/>
    <w:rsid w:val="00BA3718"/>
    <w:rsid w:val="00BA37ED"/>
    <w:rsid w:val="00BA37EE"/>
    <w:rsid w:val="00BA38D3"/>
    <w:rsid w:val="00BA3E9F"/>
    <w:rsid w:val="00BA3F93"/>
    <w:rsid w:val="00BA4014"/>
    <w:rsid w:val="00BA4147"/>
    <w:rsid w:val="00BA41D9"/>
    <w:rsid w:val="00BA42A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885"/>
    <w:rsid w:val="00BA5B18"/>
    <w:rsid w:val="00BA5BE3"/>
    <w:rsid w:val="00BA5EEF"/>
    <w:rsid w:val="00BA5FDC"/>
    <w:rsid w:val="00BA6269"/>
    <w:rsid w:val="00BA627F"/>
    <w:rsid w:val="00BA6507"/>
    <w:rsid w:val="00BA69BC"/>
    <w:rsid w:val="00BA6A71"/>
    <w:rsid w:val="00BA6B22"/>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E4"/>
    <w:rsid w:val="00BB0D9C"/>
    <w:rsid w:val="00BB0EE2"/>
    <w:rsid w:val="00BB0FC9"/>
    <w:rsid w:val="00BB1056"/>
    <w:rsid w:val="00BB14F8"/>
    <w:rsid w:val="00BB1651"/>
    <w:rsid w:val="00BB18B9"/>
    <w:rsid w:val="00BB1A78"/>
    <w:rsid w:val="00BB1A8D"/>
    <w:rsid w:val="00BB1C47"/>
    <w:rsid w:val="00BB2190"/>
    <w:rsid w:val="00BB24ED"/>
    <w:rsid w:val="00BB25E6"/>
    <w:rsid w:val="00BB2F36"/>
    <w:rsid w:val="00BB303A"/>
    <w:rsid w:val="00BB319D"/>
    <w:rsid w:val="00BB3360"/>
    <w:rsid w:val="00BB3A48"/>
    <w:rsid w:val="00BB3C5A"/>
    <w:rsid w:val="00BB3CBB"/>
    <w:rsid w:val="00BB3E2B"/>
    <w:rsid w:val="00BB3E92"/>
    <w:rsid w:val="00BB3F16"/>
    <w:rsid w:val="00BB4478"/>
    <w:rsid w:val="00BB4781"/>
    <w:rsid w:val="00BB4947"/>
    <w:rsid w:val="00BB4A71"/>
    <w:rsid w:val="00BB4AD3"/>
    <w:rsid w:val="00BB4BB7"/>
    <w:rsid w:val="00BB4D02"/>
    <w:rsid w:val="00BB512C"/>
    <w:rsid w:val="00BB54FF"/>
    <w:rsid w:val="00BB57D1"/>
    <w:rsid w:val="00BB586E"/>
    <w:rsid w:val="00BB58D8"/>
    <w:rsid w:val="00BB5B18"/>
    <w:rsid w:val="00BB5BC2"/>
    <w:rsid w:val="00BB5D1C"/>
    <w:rsid w:val="00BB61D5"/>
    <w:rsid w:val="00BB639A"/>
    <w:rsid w:val="00BB6477"/>
    <w:rsid w:val="00BB64BD"/>
    <w:rsid w:val="00BB6552"/>
    <w:rsid w:val="00BB65E0"/>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2BF"/>
    <w:rsid w:val="00BC150F"/>
    <w:rsid w:val="00BC157F"/>
    <w:rsid w:val="00BC15A0"/>
    <w:rsid w:val="00BC15FE"/>
    <w:rsid w:val="00BC176A"/>
    <w:rsid w:val="00BC193E"/>
    <w:rsid w:val="00BC1AD9"/>
    <w:rsid w:val="00BC1D2D"/>
    <w:rsid w:val="00BC1DA4"/>
    <w:rsid w:val="00BC1F07"/>
    <w:rsid w:val="00BC23F8"/>
    <w:rsid w:val="00BC244A"/>
    <w:rsid w:val="00BC2554"/>
    <w:rsid w:val="00BC2561"/>
    <w:rsid w:val="00BC2854"/>
    <w:rsid w:val="00BC2911"/>
    <w:rsid w:val="00BC294D"/>
    <w:rsid w:val="00BC29BA"/>
    <w:rsid w:val="00BC2AB0"/>
    <w:rsid w:val="00BC2BF4"/>
    <w:rsid w:val="00BC2C50"/>
    <w:rsid w:val="00BC2D73"/>
    <w:rsid w:val="00BC3003"/>
    <w:rsid w:val="00BC303A"/>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B7A"/>
    <w:rsid w:val="00BC4DD6"/>
    <w:rsid w:val="00BC4E7A"/>
    <w:rsid w:val="00BC4F81"/>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BD9"/>
    <w:rsid w:val="00BD0E36"/>
    <w:rsid w:val="00BD0EFC"/>
    <w:rsid w:val="00BD0F30"/>
    <w:rsid w:val="00BD0FFA"/>
    <w:rsid w:val="00BD1186"/>
    <w:rsid w:val="00BD140B"/>
    <w:rsid w:val="00BD1776"/>
    <w:rsid w:val="00BD187D"/>
    <w:rsid w:val="00BD1C51"/>
    <w:rsid w:val="00BD1C6D"/>
    <w:rsid w:val="00BD1F0A"/>
    <w:rsid w:val="00BD238D"/>
    <w:rsid w:val="00BD2576"/>
    <w:rsid w:val="00BD2690"/>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5B"/>
    <w:rsid w:val="00BD459B"/>
    <w:rsid w:val="00BD45CF"/>
    <w:rsid w:val="00BD46E7"/>
    <w:rsid w:val="00BD4BF2"/>
    <w:rsid w:val="00BD4D38"/>
    <w:rsid w:val="00BD4DA8"/>
    <w:rsid w:val="00BD4E05"/>
    <w:rsid w:val="00BD4EE0"/>
    <w:rsid w:val="00BD517F"/>
    <w:rsid w:val="00BD5305"/>
    <w:rsid w:val="00BD5357"/>
    <w:rsid w:val="00BD54AC"/>
    <w:rsid w:val="00BD5547"/>
    <w:rsid w:val="00BD56DB"/>
    <w:rsid w:val="00BD576A"/>
    <w:rsid w:val="00BD598A"/>
    <w:rsid w:val="00BD59E0"/>
    <w:rsid w:val="00BD5BE6"/>
    <w:rsid w:val="00BD5C7A"/>
    <w:rsid w:val="00BD5D15"/>
    <w:rsid w:val="00BD5E44"/>
    <w:rsid w:val="00BD61B5"/>
    <w:rsid w:val="00BD63B3"/>
    <w:rsid w:val="00BD649C"/>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A4D"/>
    <w:rsid w:val="00BE0A88"/>
    <w:rsid w:val="00BE0B3C"/>
    <w:rsid w:val="00BE0BD2"/>
    <w:rsid w:val="00BE0C17"/>
    <w:rsid w:val="00BE0C85"/>
    <w:rsid w:val="00BE0EE9"/>
    <w:rsid w:val="00BE0F20"/>
    <w:rsid w:val="00BE0FE5"/>
    <w:rsid w:val="00BE1415"/>
    <w:rsid w:val="00BE16D3"/>
    <w:rsid w:val="00BE17D6"/>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DD3"/>
    <w:rsid w:val="00BE4E48"/>
    <w:rsid w:val="00BE4EC9"/>
    <w:rsid w:val="00BE502C"/>
    <w:rsid w:val="00BE506E"/>
    <w:rsid w:val="00BE5254"/>
    <w:rsid w:val="00BE5312"/>
    <w:rsid w:val="00BE5443"/>
    <w:rsid w:val="00BE5472"/>
    <w:rsid w:val="00BE60C2"/>
    <w:rsid w:val="00BE61A3"/>
    <w:rsid w:val="00BE631E"/>
    <w:rsid w:val="00BE66D3"/>
    <w:rsid w:val="00BE69F5"/>
    <w:rsid w:val="00BE6BEC"/>
    <w:rsid w:val="00BE6C1D"/>
    <w:rsid w:val="00BE6C91"/>
    <w:rsid w:val="00BE6F7E"/>
    <w:rsid w:val="00BE7268"/>
    <w:rsid w:val="00BE72D0"/>
    <w:rsid w:val="00BE74E2"/>
    <w:rsid w:val="00BE74F9"/>
    <w:rsid w:val="00BE7526"/>
    <w:rsid w:val="00BE7667"/>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458"/>
    <w:rsid w:val="00BF1531"/>
    <w:rsid w:val="00BF168A"/>
    <w:rsid w:val="00BF1940"/>
    <w:rsid w:val="00BF1970"/>
    <w:rsid w:val="00BF19F3"/>
    <w:rsid w:val="00BF1E83"/>
    <w:rsid w:val="00BF21AC"/>
    <w:rsid w:val="00BF228E"/>
    <w:rsid w:val="00BF28B4"/>
    <w:rsid w:val="00BF2926"/>
    <w:rsid w:val="00BF294F"/>
    <w:rsid w:val="00BF29AB"/>
    <w:rsid w:val="00BF2A16"/>
    <w:rsid w:val="00BF2B9A"/>
    <w:rsid w:val="00BF2C82"/>
    <w:rsid w:val="00BF2E14"/>
    <w:rsid w:val="00BF2E53"/>
    <w:rsid w:val="00BF2F00"/>
    <w:rsid w:val="00BF3035"/>
    <w:rsid w:val="00BF3272"/>
    <w:rsid w:val="00BF352A"/>
    <w:rsid w:val="00BF3669"/>
    <w:rsid w:val="00BF3785"/>
    <w:rsid w:val="00BF391D"/>
    <w:rsid w:val="00BF3C0D"/>
    <w:rsid w:val="00BF3D34"/>
    <w:rsid w:val="00BF3D62"/>
    <w:rsid w:val="00BF3F0D"/>
    <w:rsid w:val="00BF3FF8"/>
    <w:rsid w:val="00BF4493"/>
    <w:rsid w:val="00BF45F7"/>
    <w:rsid w:val="00BF460D"/>
    <w:rsid w:val="00BF463F"/>
    <w:rsid w:val="00BF4733"/>
    <w:rsid w:val="00BF48DB"/>
    <w:rsid w:val="00BF4986"/>
    <w:rsid w:val="00BF4B39"/>
    <w:rsid w:val="00BF4BC7"/>
    <w:rsid w:val="00BF4D60"/>
    <w:rsid w:val="00BF4FD8"/>
    <w:rsid w:val="00BF5090"/>
    <w:rsid w:val="00BF51BB"/>
    <w:rsid w:val="00BF5300"/>
    <w:rsid w:val="00BF568A"/>
    <w:rsid w:val="00BF57AB"/>
    <w:rsid w:val="00BF58C1"/>
    <w:rsid w:val="00BF59CC"/>
    <w:rsid w:val="00BF5AFB"/>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F58"/>
    <w:rsid w:val="00BF7F82"/>
    <w:rsid w:val="00C002A2"/>
    <w:rsid w:val="00C0063D"/>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657"/>
    <w:rsid w:val="00C05668"/>
    <w:rsid w:val="00C056BA"/>
    <w:rsid w:val="00C05953"/>
    <w:rsid w:val="00C05956"/>
    <w:rsid w:val="00C0599A"/>
    <w:rsid w:val="00C05A60"/>
    <w:rsid w:val="00C05BE8"/>
    <w:rsid w:val="00C05CB3"/>
    <w:rsid w:val="00C05F88"/>
    <w:rsid w:val="00C05F9E"/>
    <w:rsid w:val="00C060A5"/>
    <w:rsid w:val="00C060E7"/>
    <w:rsid w:val="00C06154"/>
    <w:rsid w:val="00C0627D"/>
    <w:rsid w:val="00C062AD"/>
    <w:rsid w:val="00C06364"/>
    <w:rsid w:val="00C065AE"/>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418"/>
    <w:rsid w:val="00C108CA"/>
    <w:rsid w:val="00C10A67"/>
    <w:rsid w:val="00C10AEC"/>
    <w:rsid w:val="00C10B29"/>
    <w:rsid w:val="00C10B6E"/>
    <w:rsid w:val="00C10EFC"/>
    <w:rsid w:val="00C11707"/>
    <w:rsid w:val="00C1171D"/>
    <w:rsid w:val="00C11749"/>
    <w:rsid w:val="00C119F3"/>
    <w:rsid w:val="00C11ADE"/>
    <w:rsid w:val="00C11CDC"/>
    <w:rsid w:val="00C11E4E"/>
    <w:rsid w:val="00C11FA3"/>
    <w:rsid w:val="00C12016"/>
    <w:rsid w:val="00C123E6"/>
    <w:rsid w:val="00C124B3"/>
    <w:rsid w:val="00C126BE"/>
    <w:rsid w:val="00C126E0"/>
    <w:rsid w:val="00C127C8"/>
    <w:rsid w:val="00C128BC"/>
    <w:rsid w:val="00C129D7"/>
    <w:rsid w:val="00C12BB3"/>
    <w:rsid w:val="00C12E25"/>
    <w:rsid w:val="00C12E39"/>
    <w:rsid w:val="00C12F97"/>
    <w:rsid w:val="00C12FD6"/>
    <w:rsid w:val="00C12FDA"/>
    <w:rsid w:val="00C1312C"/>
    <w:rsid w:val="00C13782"/>
    <w:rsid w:val="00C13872"/>
    <w:rsid w:val="00C13B33"/>
    <w:rsid w:val="00C13D47"/>
    <w:rsid w:val="00C14164"/>
    <w:rsid w:val="00C1439A"/>
    <w:rsid w:val="00C1482D"/>
    <w:rsid w:val="00C149A8"/>
    <w:rsid w:val="00C149E5"/>
    <w:rsid w:val="00C14BCC"/>
    <w:rsid w:val="00C14C53"/>
    <w:rsid w:val="00C14E81"/>
    <w:rsid w:val="00C14F73"/>
    <w:rsid w:val="00C14F85"/>
    <w:rsid w:val="00C14FDE"/>
    <w:rsid w:val="00C150E9"/>
    <w:rsid w:val="00C15181"/>
    <w:rsid w:val="00C152AC"/>
    <w:rsid w:val="00C15458"/>
    <w:rsid w:val="00C1546F"/>
    <w:rsid w:val="00C15646"/>
    <w:rsid w:val="00C159EA"/>
    <w:rsid w:val="00C15A67"/>
    <w:rsid w:val="00C15C72"/>
    <w:rsid w:val="00C15D8E"/>
    <w:rsid w:val="00C15F79"/>
    <w:rsid w:val="00C1656A"/>
    <w:rsid w:val="00C166CE"/>
    <w:rsid w:val="00C168C3"/>
    <w:rsid w:val="00C16995"/>
    <w:rsid w:val="00C16A51"/>
    <w:rsid w:val="00C16B75"/>
    <w:rsid w:val="00C16D86"/>
    <w:rsid w:val="00C16E51"/>
    <w:rsid w:val="00C17012"/>
    <w:rsid w:val="00C17209"/>
    <w:rsid w:val="00C1772A"/>
    <w:rsid w:val="00C17753"/>
    <w:rsid w:val="00C178FB"/>
    <w:rsid w:val="00C179F6"/>
    <w:rsid w:val="00C17D35"/>
    <w:rsid w:val="00C17DF9"/>
    <w:rsid w:val="00C17E03"/>
    <w:rsid w:val="00C17E57"/>
    <w:rsid w:val="00C20060"/>
    <w:rsid w:val="00C200A5"/>
    <w:rsid w:val="00C201EB"/>
    <w:rsid w:val="00C2055C"/>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48"/>
    <w:rsid w:val="00C24493"/>
    <w:rsid w:val="00C245CE"/>
    <w:rsid w:val="00C24632"/>
    <w:rsid w:val="00C2466A"/>
    <w:rsid w:val="00C247EF"/>
    <w:rsid w:val="00C248C9"/>
    <w:rsid w:val="00C2492F"/>
    <w:rsid w:val="00C24A4F"/>
    <w:rsid w:val="00C24B26"/>
    <w:rsid w:val="00C24C0A"/>
    <w:rsid w:val="00C24CCF"/>
    <w:rsid w:val="00C25381"/>
    <w:rsid w:val="00C25394"/>
    <w:rsid w:val="00C2572E"/>
    <w:rsid w:val="00C257B7"/>
    <w:rsid w:val="00C2588A"/>
    <w:rsid w:val="00C25968"/>
    <w:rsid w:val="00C25988"/>
    <w:rsid w:val="00C25A77"/>
    <w:rsid w:val="00C25AC2"/>
    <w:rsid w:val="00C25C91"/>
    <w:rsid w:val="00C260C0"/>
    <w:rsid w:val="00C2627E"/>
    <w:rsid w:val="00C26331"/>
    <w:rsid w:val="00C264B6"/>
    <w:rsid w:val="00C2654C"/>
    <w:rsid w:val="00C2660A"/>
    <w:rsid w:val="00C2666B"/>
    <w:rsid w:val="00C266A7"/>
    <w:rsid w:val="00C266B6"/>
    <w:rsid w:val="00C267A2"/>
    <w:rsid w:val="00C267E4"/>
    <w:rsid w:val="00C2690F"/>
    <w:rsid w:val="00C26B9B"/>
    <w:rsid w:val="00C26BC0"/>
    <w:rsid w:val="00C26E22"/>
    <w:rsid w:val="00C27057"/>
    <w:rsid w:val="00C272E8"/>
    <w:rsid w:val="00C275C0"/>
    <w:rsid w:val="00C27602"/>
    <w:rsid w:val="00C2774E"/>
    <w:rsid w:val="00C279B9"/>
    <w:rsid w:val="00C27C60"/>
    <w:rsid w:val="00C27EA9"/>
    <w:rsid w:val="00C30122"/>
    <w:rsid w:val="00C30228"/>
    <w:rsid w:val="00C30289"/>
    <w:rsid w:val="00C303A0"/>
    <w:rsid w:val="00C3090A"/>
    <w:rsid w:val="00C3097B"/>
    <w:rsid w:val="00C30A44"/>
    <w:rsid w:val="00C30ABC"/>
    <w:rsid w:val="00C30B60"/>
    <w:rsid w:val="00C30C66"/>
    <w:rsid w:val="00C3130E"/>
    <w:rsid w:val="00C313B9"/>
    <w:rsid w:val="00C31656"/>
    <w:rsid w:val="00C318B4"/>
    <w:rsid w:val="00C31950"/>
    <w:rsid w:val="00C31A20"/>
    <w:rsid w:val="00C31FAA"/>
    <w:rsid w:val="00C32005"/>
    <w:rsid w:val="00C322BD"/>
    <w:rsid w:val="00C325C5"/>
    <w:rsid w:val="00C32AEA"/>
    <w:rsid w:val="00C32BA4"/>
    <w:rsid w:val="00C32BE7"/>
    <w:rsid w:val="00C32E9C"/>
    <w:rsid w:val="00C32F0B"/>
    <w:rsid w:val="00C33176"/>
    <w:rsid w:val="00C33177"/>
    <w:rsid w:val="00C331F8"/>
    <w:rsid w:val="00C3331E"/>
    <w:rsid w:val="00C33359"/>
    <w:rsid w:val="00C33376"/>
    <w:rsid w:val="00C33395"/>
    <w:rsid w:val="00C3365E"/>
    <w:rsid w:val="00C33822"/>
    <w:rsid w:val="00C338FC"/>
    <w:rsid w:val="00C33938"/>
    <w:rsid w:val="00C3394D"/>
    <w:rsid w:val="00C33BD5"/>
    <w:rsid w:val="00C33D1E"/>
    <w:rsid w:val="00C33D45"/>
    <w:rsid w:val="00C340B6"/>
    <w:rsid w:val="00C3451E"/>
    <w:rsid w:val="00C34736"/>
    <w:rsid w:val="00C348D6"/>
    <w:rsid w:val="00C34A5F"/>
    <w:rsid w:val="00C34AA4"/>
    <w:rsid w:val="00C34DB9"/>
    <w:rsid w:val="00C3504C"/>
    <w:rsid w:val="00C35408"/>
    <w:rsid w:val="00C35509"/>
    <w:rsid w:val="00C3593F"/>
    <w:rsid w:val="00C35967"/>
    <w:rsid w:val="00C3597E"/>
    <w:rsid w:val="00C359BB"/>
    <w:rsid w:val="00C35A85"/>
    <w:rsid w:val="00C35D8C"/>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925"/>
    <w:rsid w:val="00C37AD6"/>
    <w:rsid w:val="00C37C30"/>
    <w:rsid w:val="00C37D5D"/>
    <w:rsid w:val="00C37E4A"/>
    <w:rsid w:val="00C40003"/>
    <w:rsid w:val="00C40388"/>
    <w:rsid w:val="00C404D7"/>
    <w:rsid w:val="00C404EE"/>
    <w:rsid w:val="00C405EF"/>
    <w:rsid w:val="00C4061E"/>
    <w:rsid w:val="00C408CA"/>
    <w:rsid w:val="00C40A88"/>
    <w:rsid w:val="00C40CCC"/>
    <w:rsid w:val="00C40D4E"/>
    <w:rsid w:val="00C412B8"/>
    <w:rsid w:val="00C41361"/>
    <w:rsid w:val="00C415A4"/>
    <w:rsid w:val="00C416B9"/>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87"/>
    <w:rsid w:val="00C4386C"/>
    <w:rsid w:val="00C43A4B"/>
    <w:rsid w:val="00C43D3D"/>
    <w:rsid w:val="00C43FF0"/>
    <w:rsid w:val="00C44124"/>
    <w:rsid w:val="00C44641"/>
    <w:rsid w:val="00C447F8"/>
    <w:rsid w:val="00C44C18"/>
    <w:rsid w:val="00C44C4A"/>
    <w:rsid w:val="00C44C68"/>
    <w:rsid w:val="00C44DFE"/>
    <w:rsid w:val="00C4513C"/>
    <w:rsid w:val="00C45337"/>
    <w:rsid w:val="00C45485"/>
    <w:rsid w:val="00C454F4"/>
    <w:rsid w:val="00C4559D"/>
    <w:rsid w:val="00C45720"/>
    <w:rsid w:val="00C45D89"/>
    <w:rsid w:val="00C45E6F"/>
    <w:rsid w:val="00C45EF5"/>
    <w:rsid w:val="00C45F45"/>
    <w:rsid w:val="00C45F5E"/>
    <w:rsid w:val="00C46357"/>
    <w:rsid w:val="00C463A1"/>
    <w:rsid w:val="00C465F8"/>
    <w:rsid w:val="00C46663"/>
    <w:rsid w:val="00C466FA"/>
    <w:rsid w:val="00C4679C"/>
    <w:rsid w:val="00C46894"/>
    <w:rsid w:val="00C468EF"/>
    <w:rsid w:val="00C469A4"/>
    <w:rsid w:val="00C46B7E"/>
    <w:rsid w:val="00C46C5F"/>
    <w:rsid w:val="00C46CAB"/>
    <w:rsid w:val="00C46CDC"/>
    <w:rsid w:val="00C46D74"/>
    <w:rsid w:val="00C46E4D"/>
    <w:rsid w:val="00C470FA"/>
    <w:rsid w:val="00C47334"/>
    <w:rsid w:val="00C47370"/>
    <w:rsid w:val="00C474D6"/>
    <w:rsid w:val="00C47538"/>
    <w:rsid w:val="00C4792F"/>
    <w:rsid w:val="00C47C88"/>
    <w:rsid w:val="00C47CBE"/>
    <w:rsid w:val="00C47EF1"/>
    <w:rsid w:val="00C5007C"/>
    <w:rsid w:val="00C50205"/>
    <w:rsid w:val="00C50574"/>
    <w:rsid w:val="00C50651"/>
    <w:rsid w:val="00C506A8"/>
    <w:rsid w:val="00C50987"/>
    <w:rsid w:val="00C5099B"/>
    <w:rsid w:val="00C50A4E"/>
    <w:rsid w:val="00C50D76"/>
    <w:rsid w:val="00C51146"/>
    <w:rsid w:val="00C51193"/>
    <w:rsid w:val="00C5123B"/>
    <w:rsid w:val="00C512F9"/>
    <w:rsid w:val="00C51357"/>
    <w:rsid w:val="00C51381"/>
    <w:rsid w:val="00C51438"/>
    <w:rsid w:val="00C51615"/>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22F"/>
    <w:rsid w:val="00C545C5"/>
    <w:rsid w:val="00C5467D"/>
    <w:rsid w:val="00C547E3"/>
    <w:rsid w:val="00C54817"/>
    <w:rsid w:val="00C5486A"/>
    <w:rsid w:val="00C54A69"/>
    <w:rsid w:val="00C54DB6"/>
    <w:rsid w:val="00C54F0A"/>
    <w:rsid w:val="00C54F35"/>
    <w:rsid w:val="00C54F87"/>
    <w:rsid w:val="00C550AB"/>
    <w:rsid w:val="00C55266"/>
    <w:rsid w:val="00C55374"/>
    <w:rsid w:val="00C55566"/>
    <w:rsid w:val="00C556AE"/>
    <w:rsid w:val="00C557ED"/>
    <w:rsid w:val="00C559E7"/>
    <w:rsid w:val="00C560DE"/>
    <w:rsid w:val="00C5613C"/>
    <w:rsid w:val="00C56254"/>
    <w:rsid w:val="00C56692"/>
    <w:rsid w:val="00C56ADC"/>
    <w:rsid w:val="00C56C37"/>
    <w:rsid w:val="00C56D2A"/>
    <w:rsid w:val="00C56DB9"/>
    <w:rsid w:val="00C56F93"/>
    <w:rsid w:val="00C570F5"/>
    <w:rsid w:val="00C57392"/>
    <w:rsid w:val="00C573E3"/>
    <w:rsid w:val="00C5746F"/>
    <w:rsid w:val="00C574DA"/>
    <w:rsid w:val="00C57530"/>
    <w:rsid w:val="00C5765A"/>
    <w:rsid w:val="00C5785D"/>
    <w:rsid w:val="00C57A01"/>
    <w:rsid w:val="00C57A2D"/>
    <w:rsid w:val="00C57A44"/>
    <w:rsid w:val="00C57A91"/>
    <w:rsid w:val="00C57D72"/>
    <w:rsid w:val="00C57E64"/>
    <w:rsid w:val="00C57F3C"/>
    <w:rsid w:val="00C60461"/>
    <w:rsid w:val="00C60566"/>
    <w:rsid w:val="00C6064A"/>
    <w:rsid w:val="00C609C4"/>
    <w:rsid w:val="00C60AAE"/>
    <w:rsid w:val="00C60ACF"/>
    <w:rsid w:val="00C60B07"/>
    <w:rsid w:val="00C60D29"/>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3025"/>
    <w:rsid w:val="00C63246"/>
    <w:rsid w:val="00C6335A"/>
    <w:rsid w:val="00C63548"/>
    <w:rsid w:val="00C6355D"/>
    <w:rsid w:val="00C6367B"/>
    <w:rsid w:val="00C63775"/>
    <w:rsid w:val="00C6394F"/>
    <w:rsid w:val="00C639B7"/>
    <w:rsid w:val="00C63AF8"/>
    <w:rsid w:val="00C63B5A"/>
    <w:rsid w:val="00C63C52"/>
    <w:rsid w:val="00C63E7F"/>
    <w:rsid w:val="00C63F08"/>
    <w:rsid w:val="00C63FCF"/>
    <w:rsid w:val="00C64047"/>
    <w:rsid w:val="00C64098"/>
    <w:rsid w:val="00C6419D"/>
    <w:rsid w:val="00C64222"/>
    <w:rsid w:val="00C6473F"/>
    <w:rsid w:val="00C64B40"/>
    <w:rsid w:val="00C64B90"/>
    <w:rsid w:val="00C64E47"/>
    <w:rsid w:val="00C64F73"/>
    <w:rsid w:val="00C65001"/>
    <w:rsid w:val="00C6518B"/>
    <w:rsid w:val="00C65233"/>
    <w:rsid w:val="00C65235"/>
    <w:rsid w:val="00C6528C"/>
    <w:rsid w:val="00C652A5"/>
    <w:rsid w:val="00C6567B"/>
    <w:rsid w:val="00C65916"/>
    <w:rsid w:val="00C65A56"/>
    <w:rsid w:val="00C65B35"/>
    <w:rsid w:val="00C65F1A"/>
    <w:rsid w:val="00C65F20"/>
    <w:rsid w:val="00C661E8"/>
    <w:rsid w:val="00C6627B"/>
    <w:rsid w:val="00C66387"/>
    <w:rsid w:val="00C663C1"/>
    <w:rsid w:val="00C66F17"/>
    <w:rsid w:val="00C67156"/>
    <w:rsid w:val="00C677A9"/>
    <w:rsid w:val="00C67930"/>
    <w:rsid w:val="00C67D1B"/>
    <w:rsid w:val="00C67E4E"/>
    <w:rsid w:val="00C70084"/>
    <w:rsid w:val="00C70157"/>
    <w:rsid w:val="00C702CE"/>
    <w:rsid w:val="00C70497"/>
    <w:rsid w:val="00C70653"/>
    <w:rsid w:val="00C7088E"/>
    <w:rsid w:val="00C7090B"/>
    <w:rsid w:val="00C70BFE"/>
    <w:rsid w:val="00C70D4E"/>
    <w:rsid w:val="00C70EB0"/>
    <w:rsid w:val="00C71619"/>
    <w:rsid w:val="00C71968"/>
    <w:rsid w:val="00C71A1C"/>
    <w:rsid w:val="00C71B94"/>
    <w:rsid w:val="00C71DA7"/>
    <w:rsid w:val="00C71EED"/>
    <w:rsid w:val="00C7207F"/>
    <w:rsid w:val="00C72242"/>
    <w:rsid w:val="00C72291"/>
    <w:rsid w:val="00C7235B"/>
    <w:rsid w:val="00C7275C"/>
    <w:rsid w:val="00C727D0"/>
    <w:rsid w:val="00C729D4"/>
    <w:rsid w:val="00C72B8E"/>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2F3"/>
    <w:rsid w:val="00C74421"/>
    <w:rsid w:val="00C74427"/>
    <w:rsid w:val="00C74484"/>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1D"/>
    <w:rsid w:val="00C770F4"/>
    <w:rsid w:val="00C772C9"/>
    <w:rsid w:val="00C775EF"/>
    <w:rsid w:val="00C7773F"/>
    <w:rsid w:val="00C77789"/>
    <w:rsid w:val="00C77903"/>
    <w:rsid w:val="00C77937"/>
    <w:rsid w:val="00C77A75"/>
    <w:rsid w:val="00C77A7A"/>
    <w:rsid w:val="00C77B53"/>
    <w:rsid w:val="00C77B8F"/>
    <w:rsid w:val="00C77CA4"/>
    <w:rsid w:val="00C77D26"/>
    <w:rsid w:val="00C77E9E"/>
    <w:rsid w:val="00C784FF"/>
    <w:rsid w:val="00C801D3"/>
    <w:rsid w:val="00C802ED"/>
    <w:rsid w:val="00C8042A"/>
    <w:rsid w:val="00C8042E"/>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90D"/>
    <w:rsid w:val="00C81942"/>
    <w:rsid w:val="00C81B26"/>
    <w:rsid w:val="00C81B53"/>
    <w:rsid w:val="00C81CFA"/>
    <w:rsid w:val="00C81F05"/>
    <w:rsid w:val="00C82388"/>
    <w:rsid w:val="00C8274D"/>
    <w:rsid w:val="00C829EF"/>
    <w:rsid w:val="00C82B21"/>
    <w:rsid w:val="00C82BA2"/>
    <w:rsid w:val="00C82FD6"/>
    <w:rsid w:val="00C82FEE"/>
    <w:rsid w:val="00C83779"/>
    <w:rsid w:val="00C839A1"/>
    <w:rsid w:val="00C83F78"/>
    <w:rsid w:val="00C842CA"/>
    <w:rsid w:val="00C842F6"/>
    <w:rsid w:val="00C84377"/>
    <w:rsid w:val="00C843BC"/>
    <w:rsid w:val="00C845B8"/>
    <w:rsid w:val="00C846A3"/>
    <w:rsid w:val="00C84754"/>
    <w:rsid w:val="00C848F1"/>
    <w:rsid w:val="00C84997"/>
    <w:rsid w:val="00C849AF"/>
    <w:rsid w:val="00C849C4"/>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13B"/>
    <w:rsid w:val="00C9221E"/>
    <w:rsid w:val="00C92437"/>
    <w:rsid w:val="00C926B5"/>
    <w:rsid w:val="00C9272C"/>
    <w:rsid w:val="00C929A5"/>
    <w:rsid w:val="00C92B78"/>
    <w:rsid w:val="00C92C95"/>
    <w:rsid w:val="00C92F36"/>
    <w:rsid w:val="00C9302C"/>
    <w:rsid w:val="00C930F3"/>
    <w:rsid w:val="00C93256"/>
    <w:rsid w:val="00C93462"/>
    <w:rsid w:val="00C93929"/>
    <w:rsid w:val="00C93BFF"/>
    <w:rsid w:val="00C93EC7"/>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FD2"/>
    <w:rsid w:val="00C96133"/>
    <w:rsid w:val="00C96327"/>
    <w:rsid w:val="00C96592"/>
    <w:rsid w:val="00C968DB"/>
    <w:rsid w:val="00C9695C"/>
    <w:rsid w:val="00C96A65"/>
    <w:rsid w:val="00C96F10"/>
    <w:rsid w:val="00C96F79"/>
    <w:rsid w:val="00C970D8"/>
    <w:rsid w:val="00C97124"/>
    <w:rsid w:val="00C975E7"/>
    <w:rsid w:val="00C979D4"/>
    <w:rsid w:val="00C97A34"/>
    <w:rsid w:val="00C97A50"/>
    <w:rsid w:val="00C97CF9"/>
    <w:rsid w:val="00C97D0D"/>
    <w:rsid w:val="00C97E29"/>
    <w:rsid w:val="00C97E62"/>
    <w:rsid w:val="00CA0019"/>
    <w:rsid w:val="00CA01E2"/>
    <w:rsid w:val="00CA020F"/>
    <w:rsid w:val="00CA02FC"/>
    <w:rsid w:val="00CA0446"/>
    <w:rsid w:val="00CA063D"/>
    <w:rsid w:val="00CA0742"/>
    <w:rsid w:val="00CA080E"/>
    <w:rsid w:val="00CA0878"/>
    <w:rsid w:val="00CA0E75"/>
    <w:rsid w:val="00CA0EF2"/>
    <w:rsid w:val="00CA0F5D"/>
    <w:rsid w:val="00CA10F3"/>
    <w:rsid w:val="00CA1257"/>
    <w:rsid w:val="00CA17DD"/>
    <w:rsid w:val="00CA1863"/>
    <w:rsid w:val="00CA1941"/>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FED"/>
    <w:rsid w:val="00CA4094"/>
    <w:rsid w:val="00CA40C1"/>
    <w:rsid w:val="00CA4359"/>
    <w:rsid w:val="00CA439C"/>
    <w:rsid w:val="00CA43B4"/>
    <w:rsid w:val="00CA4714"/>
    <w:rsid w:val="00CA4E1D"/>
    <w:rsid w:val="00CA4ED7"/>
    <w:rsid w:val="00CA4F12"/>
    <w:rsid w:val="00CA4F8B"/>
    <w:rsid w:val="00CA502A"/>
    <w:rsid w:val="00CA50BD"/>
    <w:rsid w:val="00CA5158"/>
    <w:rsid w:val="00CA53D2"/>
    <w:rsid w:val="00CA5445"/>
    <w:rsid w:val="00CA5838"/>
    <w:rsid w:val="00CA5B18"/>
    <w:rsid w:val="00CA5C2C"/>
    <w:rsid w:val="00CA5C35"/>
    <w:rsid w:val="00CA5D16"/>
    <w:rsid w:val="00CA5D3A"/>
    <w:rsid w:val="00CA5F9C"/>
    <w:rsid w:val="00CA600F"/>
    <w:rsid w:val="00CA60D9"/>
    <w:rsid w:val="00CA60F6"/>
    <w:rsid w:val="00CA61EE"/>
    <w:rsid w:val="00CA656A"/>
    <w:rsid w:val="00CA6596"/>
    <w:rsid w:val="00CA6698"/>
    <w:rsid w:val="00CA6736"/>
    <w:rsid w:val="00CA685F"/>
    <w:rsid w:val="00CA69E4"/>
    <w:rsid w:val="00CA6DA6"/>
    <w:rsid w:val="00CA6E28"/>
    <w:rsid w:val="00CA6E67"/>
    <w:rsid w:val="00CA6E88"/>
    <w:rsid w:val="00CA75A8"/>
    <w:rsid w:val="00CA76B8"/>
    <w:rsid w:val="00CA77EF"/>
    <w:rsid w:val="00CA7940"/>
    <w:rsid w:val="00CA7D00"/>
    <w:rsid w:val="00CA7E10"/>
    <w:rsid w:val="00CA7EA2"/>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12D2"/>
    <w:rsid w:val="00CB12D7"/>
    <w:rsid w:val="00CB12F1"/>
    <w:rsid w:val="00CB139C"/>
    <w:rsid w:val="00CB13C6"/>
    <w:rsid w:val="00CB1B19"/>
    <w:rsid w:val="00CB1C4A"/>
    <w:rsid w:val="00CB1CAC"/>
    <w:rsid w:val="00CB1DE8"/>
    <w:rsid w:val="00CB1E15"/>
    <w:rsid w:val="00CB1E3B"/>
    <w:rsid w:val="00CB1F1D"/>
    <w:rsid w:val="00CB22EF"/>
    <w:rsid w:val="00CB23A4"/>
    <w:rsid w:val="00CB250E"/>
    <w:rsid w:val="00CB27A1"/>
    <w:rsid w:val="00CB2871"/>
    <w:rsid w:val="00CB2E10"/>
    <w:rsid w:val="00CB31DD"/>
    <w:rsid w:val="00CB31DE"/>
    <w:rsid w:val="00CB32A7"/>
    <w:rsid w:val="00CB33D2"/>
    <w:rsid w:val="00CB3615"/>
    <w:rsid w:val="00CB37D7"/>
    <w:rsid w:val="00CB37F4"/>
    <w:rsid w:val="00CB38EE"/>
    <w:rsid w:val="00CB3B40"/>
    <w:rsid w:val="00CB3CC2"/>
    <w:rsid w:val="00CB3F0A"/>
    <w:rsid w:val="00CB4178"/>
    <w:rsid w:val="00CB43D3"/>
    <w:rsid w:val="00CB4526"/>
    <w:rsid w:val="00CB499D"/>
    <w:rsid w:val="00CB4B29"/>
    <w:rsid w:val="00CB4C90"/>
    <w:rsid w:val="00CB4D72"/>
    <w:rsid w:val="00CB4EB6"/>
    <w:rsid w:val="00CB4F24"/>
    <w:rsid w:val="00CB5246"/>
    <w:rsid w:val="00CB52D6"/>
    <w:rsid w:val="00CB52EF"/>
    <w:rsid w:val="00CB53D3"/>
    <w:rsid w:val="00CB545C"/>
    <w:rsid w:val="00CB54A0"/>
    <w:rsid w:val="00CB554B"/>
    <w:rsid w:val="00CB5579"/>
    <w:rsid w:val="00CB57D5"/>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CA8"/>
    <w:rsid w:val="00CB7CEC"/>
    <w:rsid w:val="00CB7CFA"/>
    <w:rsid w:val="00CB7DAA"/>
    <w:rsid w:val="00CC0077"/>
    <w:rsid w:val="00CC04BF"/>
    <w:rsid w:val="00CC06F9"/>
    <w:rsid w:val="00CC09B4"/>
    <w:rsid w:val="00CC0AA5"/>
    <w:rsid w:val="00CC0AA9"/>
    <w:rsid w:val="00CC0DB1"/>
    <w:rsid w:val="00CC1602"/>
    <w:rsid w:val="00CC16B4"/>
    <w:rsid w:val="00CC16D9"/>
    <w:rsid w:val="00CC180A"/>
    <w:rsid w:val="00CC1B0B"/>
    <w:rsid w:val="00CC1CDF"/>
    <w:rsid w:val="00CC234F"/>
    <w:rsid w:val="00CC2380"/>
    <w:rsid w:val="00CC25D2"/>
    <w:rsid w:val="00CC26DB"/>
    <w:rsid w:val="00CC2736"/>
    <w:rsid w:val="00CC27CB"/>
    <w:rsid w:val="00CC285D"/>
    <w:rsid w:val="00CC28E2"/>
    <w:rsid w:val="00CC292C"/>
    <w:rsid w:val="00CC2F93"/>
    <w:rsid w:val="00CC300C"/>
    <w:rsid w:val="00CC32AE"/>
    <w:rsid w:val="00CC3391"/>
    <w:rsid w:val="00CC3401"/>
    <w:rsid w:val="00CC3463"/>
    <w:rsid w:val="00CC34B0"/>
    <w:rsid w:val="00CC35AE"/>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6D"/>
    <w:rsid w:val="00CC5E46"/>
    <w:rsid w:val="00CC5FCE"/>
    <w:rsid w:val="00CC6232"/>
    <w:rsid w:val="00CC644A"/>
    <w:rsid w:val="00CC6457"/>
    <w:rsid w:val="00CC6785"/>
    <w:rsid w:val="00CC6794"/>
    <w:rsid w:val="00CC6814"/>
    <w:rsid w:val="00CC6A1D"/>
    <w:rsid w:val="00CC6C36"/>
    <w:rsid w:val="00CC6CC6"/>
    <w:rsid w:val="00CC6CD7"/>
    <w:rsid w:val="00CC6D9C"/>
    <w:rsid w:val="00CC6EF8"/>
    <w:rsid w:val="00CC6FFB"/>
    <w:rsid w:val="00CC7008"/>
    <w:rsid w:val="00CC7065"/>
    <w:rsid w:val="00CC70EB"/>
    <w:rsid w:val="00CC7120"/>
    <w:rsid w:val="00CC71A6"/>
    <w:rsid w:val="00CC725A"/>
    <w:rsid w:val="00CC7352"/>
    <w:rsid w:val="00CC7365"/>
    <w:rsid w:val="00CC75B7"/>
    <w:rsid w:val="00CC7A3F"/>
    <w:rsid w:val="00CC7F61"/>
    <w:rsid w:val="00CC7F6B"/>
    <w:rsid w:val="00CC7FBA"/>
    <w:rsid w:val="00CD0061"/>
    <w:rsid w:val="00CD0235"/>
    <w:rsid w:val="00CD0385"/>
    <w:rsid w:val="00CD04DB"/>
    <w:rsid w:val="00CD054E"/>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3DB"/>
    <w:rsid w:val="00CD24F9"/>
    <w:rsid w:val="00CD26CB"/>
    <w:rsid w:val="00CD28F0"/>
    <w:rsid w:val="00CD2B0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2B6"/>
    <w:rsid w:val="00CD4400"/>
    <w:rsid w:val="00CD473C"/>
    <w:rsid w:val="00CD497A"/>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753"/>
    <w:rsid w:val="00CD6860"/>
    <w:rsid w:val="00CD6882"/>
    <w:rsid w:val="00CD689E"/>
    <w:rsid w:val="00CD68BE"/>
    <w:rsid w:val="00CD6DED"/>
    <w:rsid w:val="00CD6E06"/>
    <w:rsid w:val="00CD7095"/>
    <w:rsid w:val="00CD73C5"/>
    <w:rsid w:val="00CD73F6"/>
    <w:rsid w:val="00CD74B6"/>
    <w:rsid w:val="00CD761D"/>
    <w:rsid w:val="00CD76B5"/>
    <w:rsid w:val="00CD78B9"/>
    <w:rsid w:val="00CD78C7"/>
    <w:rsid w:val="00CD79EE"/>
    <w:rsid w:val="00CD7DCD"/>
    <w:rsid w:val="00CD7FC1"/>
    <w:rsid w:val="00CE00D8"/>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301A"/>
    <w:rsid w:val="00CE3295"/>
    <w:rsid w:val="00CE337C"/>
    <w:rsid w:val="00CE33D5"/>
    <w:rsid w:val="00CE34DC"/>
    <w:rsid w:val="00CE35E7"/>
    <w:rsid w:val="00CE362F"/>
    <w:rsid w:val="00CE365B"/>
    <w:rsid w:val="00CE36DA"/>
    <w:rsid w:val="00CE3909"/>
    <w:rsid w:val="00CE3972"/>
    <w:rsid w:val="00CE399C"/>
    <w:rsid w:val="00CE3B44"/>
    <w:rsid w:val="00CE3BC7"/>
    <w:rsid w:val="00CE3BD1"/>
    <w:rsid w:val="00CE3DDE"/>
    <w:rsid w:val="00CE3E36"/>
    <w:rsid w:val="00CE428D"/>
    <w:rsid w:val="00CE455A"/>
    <w:rsid w:val="00CE4591"/>
    <w:rsid w:val="00CE46A8"/>
    <w:rsid w:val="00CE4AE5"/>
    <w:rsid w:val="00CE4D98"/>
    <w:rsid w:val="00CE5138"/>
    <w:rsid w:val="00CE51AA"/>
    <w:rsid w:val="00CE5334"/>
    <w:rsid w:val="00CE56DE"/>
    <w:rsid w:val="00CE5DFA"/>
    <w:rsid w:val="00CE5F24"/>
    <w:rsid w:val="00CE5F63"/>
    <w:rsid w:val="00CE621A"/>
    <w:rsid w:val="00CE64A3"/>
    <w:rsid w:val="00CE662A"/>
    <w:rsid w:val="00CE67A7"/>
    <w:rsid w:val="00CE67E9"/>
    <w:rsid w:val="00CE6887"/>
    <w:rsid w:val="00CE6BDD"/>
    <w:rsid w:val="00CE6C3B"/>
    <w:rsid w:val="00CE6CCF"/>
    <w:rsid w:val="00CE6D4B"/>
    <w:rsid w:val="00CE6E8F"/>
    <w:rsid w:val="00CE6F0F"/>
    <w:rsid w:val="00CE7045"/>
    <w:rsid w:val="00CE7150"/>
    <w:rsid w:val="00CE7738"/>
    <w:rsid w:val="00CE779E"/>
    <w:rsid w:val="00CE7895"/>
    <w:rsid w:val="00CE79CD"/>
    <w:rsid w:val="00CE7A35"/>
    <w:rsid w:val="00CE7CB4"/>
    <w:rsid w:val="00CE7CBE"/>
    <w:rsid w:val="00CE7DD5"/>
    <w:rsid w:val="00CE7E0B"/>
    <w:rsid w:val="00CF001E"/>
    <w:rsid w:val="00CF002F"/>
    <w:rsid w:val="00CF0126"/>
    <w:rsid w:val="00CF0246"/>
    <w:rsid w:val="00CF03FC"/>
    <w:rsid w:val="00CF0990"/>
    <w:rsid w:val="00CF09C1"/>
    <w:rsid w:val="00CF0DC6"/>
    <w:rsid w:val="00CF0DDE"/>
    <w:rsid w:val="00CF0F37"/>
    <w:rsid w:val="00CF0F4D"/>
    <w:rsid w:val="00CF1070"/>
    <w:rsid w:val="00CF1083"/>
    <w:rsid w:val="00CF1349"/>
    <w:rsid w:val="00CF1560"/>
    <w:rsid w:val="00CF1D34"/>
    <w:rsid w:val="00CF2048"/>
    <w:rsid w:val="00CF2483"/>
    <w:rsid w:val="00CF24E2"/>
    <w:rsid w:val="00CF24F6"/>
    <w:rsid w:val="00CF282C"/>
    <w:rsid w:val="00CF2899"/>
    <w:rsid w:val="00CF29AD"/>
    <w:rsid w:val="00CF2AAF"/>
    <w:rsid w:val="00CF2B7B"/>
    <w:rsid w:val="00CF2DF5"/>
    <w:rsid w:val="00CF33DC"/>
    <w:rsid w:val="00CF393D"/>
    <w:rsid w:val="00CF39B2"/>
    <w:rsid w:val="00CF39E4"/>
    <w:rsid w:val="00CF3C9D"/>
    <w:rsid w:val="00CF40FF"/>
    <w:rsid w:val="00CF4117"/>
    <w:rsid w:val="00CF41B2"/>
    <w:rsid w:val="00CF43E9"/>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6C"/>
    <w:rsid w:val="00CF62AC"/>
    <w:rsid w:val="00CF674F"/>
    <w:rsid w:val="00CF6783"/>
    <w:rsid w:val="00CF68B8"/>
    <w:rsid w:val="00CF695F"/>
    <w:rsid w:val="00CF6960"/>
    <w:rsid w:val="00CF69A2"/>
    <w:rsid w:val="00CF6BE6"/>
    <w:rsid w:val="00CF6D5F"/>
    <w:rsid w:val="00CF6DF2"/>
    <w:rsid w:val="00CF6EAD"/>
    <w:rsid w:val="00CF6EC8"/>
    <w:rsid w:val="00CF6F1E"/>
    <w:rsid w:val="00CF720B"/>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64"/>
    <w:rsid w:val="00D014D2"/>
    <w:rsid w:val="00D015A3"/>
    <w:rsid w:val="00D01876"/>
    <w:rsid w:val="00D018AF"/>
    <w:rsid w:val="00D018D0"/>
    <w:rsid w:val="00D01B0C"/>
    <w:rsid w:val="00D01E7D"/>
    <w:rsid w:val="00D01EAD"/>
    <w:rsid w:val="00D01F67"/>
    <w:rsid w:val="00D0214C"/>
    <w:rsid w:val="00D022B6"/>
    <w:rsid w:val="00D02D41"/>
    <w:rsid w:val="00D02E56"/>
    <w:rsid w:val="00D03238"/>
    <w:rsid w:val="00D035B9"/>
    <w:rsid w:val="00D035E1"/>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434"/>
    <w:rsid w:val="00D064E8"/>
    <w:rsid w:val="00D06546"/>
    <w:rsid w:val="00D06562"/>
    <w:rsid w:val="00D06572"/>
    <w:rsid w:val="00D065CD"/>
    <w:rsid w:val="00D065F5"/>
    <w:rsid w:val="00D06717"/>
    <w:rsid w:val="00D0672D"/>
    <w:rsid w:val="00D0678B"/>
    <w:rsid w:val="00D067CD"/>
    <w:rsid w:val="00D069E2"/>
    <w:rsid w:val="00D06C40"/>
    <w:rsid w:val="00D06D4F"/>
    <w:rsid w:val="00D06D91"/>
    <w:rsid w:val="00D06ED0"/>
    <w:rsid w:val="00D07124"/>
    <w:rsid w:val="00D071AE"/>
    <w:rsid w:val="00D0724B"/>
    <w:rsid w:val="00D07397"/>
    <w:rsid w:val="00D0740B"/>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8D"/>
    <w:rsid w:val="00D12D88"/>
    <w:rsid w:val="00D1301F"/>
    <w:rsid w:val="00D130C8"/>
    <w:rsid w:val="00D130EE"/>
    <w:rsid w:val="00D131EE"/>
    <w:rsid w:val="00D1323E"/>
    <w:rsid w:val="00D13295"/>
    <w:rsid w:val="00D13398"/>
    <w:rsid w:val="00D13473"/>
    <w:rsid w:val="00D13B18"/>
    <w:rsid w:val="00D13CA5"/>
    <w:rsid w:val="00D13CF1"/>
    <w:rsid w:val="00D140CA"/>
    <w:rsid w:val="00D143FF"/>
    <w:rsid w:val="00D14428"/>
    <w:rsid w:val="00D14487"/>
    <w:rsid w:val="00D1483A"/>
    <w:rsid w:val="00D14D69"/>
    <w:rsid w:val="00D14DD7"/>
    <w:rsid w:val="00D150BE"/>
    <w:rsid w:val="00D151DE"/>
    <w:rsid w:val="00D15205"/>
    <w:rsid w:val="00D1529B"/>
    <w:rsid w:val="00D153FD"/>
    <w:rsid w:val="00D15C3D"/>
    <w:rsid w:val="00D15CAC"/>
    <w:rsid w:val="00D15D47"/>
    <w:rsid w:val="00D15E7E"/>
    <w:rsid w:val="00D16058"/>
    <w:rsid w:val="00D16096"/>
    <w:rsid w:val="00D16108"/>
    <w:rsid w:val="00D161BE"/>
    <w:rsid w:val="00D1638B"/>
    <w:rsid w:val="00D1668E"/>
    <w:rsid w:val="00D167C6"/>
    <w:rsid w:val="00D16AFC"/>
    <w:rsid w:val="00D16B60"/>
    <w:rsid w:val="00D16D98"/>
    <w:rsid w:val="00D16E09"/>
    <w:rsid w:val="00D16FDD"/>
    <w:rsid w:val="00D17028"/>
    <w:rsid w:val="00D17467"/>
    <w:rsid w:val="00D174E5"/>
    <w:rsid w:val="00D17568"/>
    <w:rsid w:val="00D17573"/>
    <w:rsid w:val="00D1757A"/>
    <w:rsid w:val="00D175F1"/>
    <w:rsid w:val="00D1777C"/>
    <w:rsid w:val="00D177ED"/>
    <w:rsid w:val="00D1789B"/>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10DC"/>
    <w:rsid w:val="00D211CF"/>
    <w:rsid w:val="00D21676"/>
    <w:rsid w:val="00D21736"/>
    <w:rsid w:val="00D21849"/>
    <w:rsid w:val="00D21A81"/>
    <w:rsid w:val="00D21EA6"/>
    <w:rsid w:val="00D220FD"/>
    <w:rsid w:val="00D221C3"/>
    <w:rsid w:val="00D2222D"/>
    <w:rsid w:val="00D22370"/>
    <w:rsid w:val="00D2240C"/>
    <w:rsid w:val="00D225F2"/>
    <w:rsid w:val="00D22755"/>
    <w:rsid w:val="00D2279F"/>
    <w:rsid w:val="00D22AED"/>
    <w:rsid w:val="00D22AF1"/>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425C"/>
    <w:rsid w:val="00D24293"/>
    <w:rsid w:val="00D242DA"/>
    <w:rsid w:val="00D24579"/>
    <w:rsid w:val="00D247EC"/>
    <w:rsid w:val="00D248CD"/>
    <w:rsid w:val="00D24AE1"/>
    <w:rsid w:val="00D24B3E"/>
    <w:rsid w:val="00D24B80"/>
    <w:rsid w:val="00D24D95"/>
    <w:rsid w:val="00D24DB6"/>
    <w:rsid w:val="00D253A3"/>
    <w:rsid w:val="00D2564C"/>
    <w:rsid w:val="00D257D4"/>
    <w:rsid w:val="00D25879"/>
    <w:rsid w:val="00D25A7C"/>
    <w:rsid w:val="00D25B2C"/>
    <w:rsid w:val="00D25BC0"/>
    <w:rsid w:val="00D25C4A"/>
    <w:rsid w:val="00D25E63"/>
    <w:rsid w:val="00D25F0A"/>
    <w:rsid w:val="00D26096"/>
    <w:rsid w:val="00D26448"/>
    <w:rsid w:val="00D264CE"/>
    <w:rsid w:val="00D26670"/>
    <w:rsid w:val="00D2670E"/>
    <w:rsid w:val="00D267AB"/>
    <w:rsid w:val="00D267E0"/>
    <w:rsid w:val="00D26883"/>
    <w:rsid w:val="00D268AA"/>
    <w:rsid w:val="00D26910"/>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B1A"/>
    <w:rsid w:val="00D27B8B"/>
    <w:rsid w:val="00D27EE6"/>
    <w:rsid w:val="00D30003"/>
    <w:rsid w:val="00D30019"/>
    <w:rsid w:val="00D30470"/>
    <w:rsid w:val="00D3049F"/>
    <w:rsid w:val="00D30555"/>
    <w:rsid w:val="00D306DD"/>
    <w:rsid w:val="00D3077E"/>
    <w:rsid w:val="00D30804"/>
    <w:rsid w:val="00D309DD"/>
    <w:rsid w:val="00D30A62"/>
    <w:rsid w:val="00D30B89"/>
    <w:rsid w:val="00D30CF0"/>
    <w:rsid w:val="00D30EBD"/>
    <w:rsid w:val="00D31184"/>
    <w:rsid w:val="00D313C1"/>
    <w:rsid w:val="00D31410"/>
    <w:rsid w:val="00D315C6"/>
    <w:rsid w:val="00D31681"/>
    <w:rsid w:val="00D316DC"/>
    <w:rsid w:val="00D3191C"/>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3168"/>
    <w:rsid w:val="00D3316B"/>
    <w:rsid w:val="00D3353B"/>
    <w:rsid w:val="00D3380B"/>
    <w:rsid w:val="00D33E3F"/>
    <w:rsid w:val="00D33F46"/>
    <w:rsid w:val="00D33FFE"/>
    <w:rsid w:val="00D340D2"/>
    <w:rsid w:val="00D344C0"/>
    <w:rsid w:val="00D3459C"/>
    <w:rsid w:val="00D345D4"/>
    <w:rsid w:val="00D34620"/>
    <w:rsid w:val="00D3462C"/>
    <w:rsid w:val="00D349E6"/>
    <w:rsid w:val="00D34B9E"/>
    <w:rsid w:val="00D34C3D"/>
    <w:rsid w:val="00D34D27"/>
    <w:rsid w:val="00D34D76"/>
    <w:rsid w:val="00D34DEB"/>
    <w:rsid w:val="00D35049"/>
    <w:rsid w:val="00D35198"/>
    <w:rsid w:val="00D351FD"/>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605"/>
    <w:rsid w:val="00D4081B"/>
    <w:rsid w:val="00D40930"/>
    <w:rsid w:val="00D40BC4"/>
    <w:rsid w:val="00D40E1A"/>
    <w:rsid w:val="00D410A7"/>
    <w:rsid w:val="00D410D6"/>
    <w:rsid w:val="00D412A4"/>
    <w:rsid w:val="00D413C3"/>
    <w:rsid w:val="00D413ED"/>
    <w:rsid w:val="00D41472"/>
    <w:rsid w:val="00D4187C"/>
    <w:rsid w:val="00D4188A"/>
    <w:rsid w:val="00D41B26"/>
    <w:rsid w:val="00D41CE9"/>
    <w:rsid w:val="00D4208C"/>
    <w:rsid w:val="00D42232"/>
    <w:rsid w:val="00D42240"/>
    <w:rsid w:val="00D42487"/>
    <w:rsid w:val="00D42591"/>
    <w:rsid w:val="00D4275E"/>
    <w:rsid w:val="00D427C3"/>
    <w:rsid w:val="00D42903"/>
    <w:rsid w:val="00D429C9"/>
    <w:rsid w:val="00D42A30"/>
    <w:rsid w:val="00D42A82"/>
    <w:rsid w:val="00D42AAD"/>
    <w:rsid w:val="00D42BE4"/>
    <w:rsid w:val="00D42C89"/>
    <w:rsid w:val="00D42EB8"/>
    <w:rsid w:val="00D42F60"/>
    <w:rsid w:val="00D42F68"/>
    <w:rsid w:val="00D4326E"/>
    <w:rsid w:val="00D4328A"/>
    <w:rsid w:val="00D433E4"/>
    <w:rsid w:val="00D436EB"/>
    <w:rsid w:val="00D43CCD"/>
    <w:rsid w:val="00D43D3C"/>
    <w:rsid w:val="00D43D58"/>
    <w:rsid w:val="00D43E0B"/>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EA1"/>
    <w:rsid w:val="00D46EDE"/>
    <w:rsid w:val="00D46EE1"/>
    <w:rsid w:val="00D46F1B"/>
    <w:rsid w:val="00D46F57"/>
    <w:rsid w:val="00D471EE"/>
    <w:rsid w:val="00D47444"/>
    <w:rsid w:val="00D475AC"/>
    <w:rsid w:val="00D475FB"/>
    <w:rsid w:val="00D4766E"/>
    <w:rsid w:val="00D4799A"/>
    <w:rsid w:val="00D47A83"/>
    <w:rsid w:val="00D47BC8"/>
    <w:rsid w:val="00D47C16"/>
    <w:rsid w:val="00D47C55"/>
    <w:rsid w:val="00D47F3B"/>
    <w:rsid w:val="00D50058"/>
    <w:rsid w:val="00D50246"/>
    <w:rsid w:val="00D50276"/>
    <w:rsid w:val="00D502AF"/>
    <w:rsid w:val="00D50370"/>
    <w:rsid w:val="00D504CB"/>
    <w:rsid w:val="00D50546"/>
    <w:rsid w:val="00D5066E"/>
    <w:rsid w:val="00D50738"/>
    <w:rsid w:val="00D50764"/>
    <w:rsid w:val="00D50AFF"/>
    <w:rsid w:val="00D50B88"/>
    <w:rsid w:val="00D50C12"/>
    <w:rsid w:val="00D50CB5"/>
    <w:rsid w:val="00D50E7D"/>
    <w:rsid w:val="00D51034"/>
    <w:rsid w:val="00D51037"/>
    <w:rsid w:val="00D51053"/>
    <w:rsid w:val="00D510D3"/>
    <w:rsid w:val="00D51181"/>
    <w:rsid w:val="00D512C8"/>
    <w:rsid w:val="00D51417"/>
    <w:rsid w:val="00D514A9"/>
    <w:rsid w:val="00D51629"/>
    <w:rsid w:val="00D51A77"/>
    <w:rsid w:val="00D51B9D"/>
    <w:rsid w:val="00D51C39"/>
    <w:rsid w:val="00D51DF6"/>
    <w:rsid w:val="00D51E46"/>
    <w:rsid w:val="00D51FFB"/>
    <w:rsid w:val="00D5204E"/>
    <w:rsid w:val="00D52096"/>
    <w:rsid w:val="00D520F3"/>
    <w:rsid w:val="00D523AB"/>
    <w:rsid w:val="00D524D3"/>
    <w:rsid w:val="00D5253D"/>
    <w:rsid w:val="00D5267B"/>
    <w:rsid w:val="00D528D9"/>
    <w:rsid w:val="00D529B1"/>
    <w:rsid w:val="00D52EBD"/>
    <w:rsid w:val="00D53649"/>
    <w:rsid w:val="00D53830"/>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6EF5"/>
    <w:rsid w:val="00D570E1"/>
    <w:rsid w:val="00D5746B"/>
    <w:rsid w:val="00D575B5"/>
    <w:rsid w:val="00D579E6"/>
    <w:rsid w:val="00D57A3F"/>
    <w:rsid w:val="00D57AD4"/>
    <w:rsid w:val="00D57AF0"/>
    <w:rsid w:val="00D57BBA"/>
    <w:rsid w:val="00D57BC5"/>
    <w:rsid w:val="00D57CEC"/>
    <w:rsid w:val="00D57D1A"/>
    <w:rsid w:val="00D57D4F"/>
    <w:rsid w:val="00D603B6"/>
    <w:rsid w:val="00D604EE"/>
    <w:rsid w:val="00D605EE"/>
    <w:rsid w:val="00D60606"/>
    <w:rsid w:val="00D6061E"/>
    <w:rsid w:val="00D60654"/>
    <w:rsid w:val="00D60994"/>
    <w:rsid w:val="00D60A81"/>
    <w:rsid w:val="00D60BB8"/>
    <w:rsid w:val="00D60F3D"/>
    <w:rsid w:val="00D6111C"/>
    <w:rsid w:val="00D6114E"/>
    <w:rsid w:val="00D61295"/>
    <w:rsid w:val="00D6140B"/>
    <w:rsid w:val="00D6166B"/>
    <w:rsid w:val="00D61815"/>
    <w:rsid w:val="00D61BA8"/>
    <w:rsid w:val="00D61F28"/>
    <w:rsid w:val="00D6229F"/>
    <w:rsid w:val="00D622D8"/>
    <w:rsid w:val="00D6246C"/>
    <w:rsid w:val="00D62584"/>
    <w:rsid w:val="00D627E3"/>
    <w:rsid w:val="00D629D2"/>
    <w:rsid w:val="00D62B89"/>
    <w:rsid w:val="00D62B98"/>
    <w:rsid w:val="00D62C7B"/>
    <w:rsid w:val="00D62ECD"/>
    <w:rsid w:val="00D63027"/>
    <w:rsid w:val="00D6327E"/>
    <w:rsid w:val="00D63692"/>
    <w:rsid w:val="00D63AF0"/>
    <w:rsid w:val="00D63D60"/>
    <w:rsid w:val="00D63DDC"/>
    <w:rsid w:val="00D63F18"/>
    <w:rsid w:val="00D63F94"/>
    <w:rsid w:val="00D6403A"/>
    <w:rsid w:val="00D64426"/>
    <w:rsid w:val="00D64475"/>
    <w:rsid w:val="00D64775"/>
    <w:rsid w:val="00D647D2"/>
    <w:rsid w:val="00D649AF"/>
    <w:rsid w:val="00D64A95"/>
    <w:rsid w:val="00D6500F"/>
    <w:rsid w:val="00D6541E"/>
    <w:rsid w:val="00D65491"/>
    <w:rsid w:val="00D659B3"/>
    <w:rsid w:val="00D659BA"/>
    <w:rsid w:val="00D65A6D"/>
    <w:rsid w:val="00D65AED"/>
    <w:rsid w:val="00D65CD8"/>
    <w:rsid w:val="00D65D3D"/>
    <w:rsid w:val="00D65D4D"/>
    <w:rsid w:val="00D65D78"/>
    <w:rsid w:val="00D65EDA"/>
    <w:rsid w:val="00D66245"/>
    <w:rsid w:val="00D66481"/>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881"/>
    <w:rsid w:val="00D72A4D"/>
    <w:rsid w:val="00D73077"/>
    <w:rsid w:val="00D73151"/>
    <w:rsid w:val="00D731CF"/>
    <w:rsid w:val="00D734E1"/>
    <w:rsid w:val="00D73502"/>
    <w:rsid w:val="00D735E3"/>
    <w:rsid w:val="00D736A2"/>
    <w:rsid w:val="00D7389A"/>
    <w:rsid w:val="00D73C57"/>
    <w:rsid w:val="00D73DF2"/>
    <w:rsid w:val="00D73F2A"/>
    <w:rsid w:val="00D742FF"/>
    <w:rsid w:val="00D7463A"/>
    <w:rsid w:val="00D749D9"/>
    <w:rsid w:val="00D74AD3"/>
    <w:rsid w:val="00D74E21"/>
    <w:rsid w:val="00D74FB5"/>
    <w:rsid w:val="00D75281"/>
    <w:rsid w:val="00D752C8"/>
    <w:rsid w:val="00D75376"/>
    <w:rsid w:val="00D75422"/>
    <w:rsid w:val="00D7579E"/>
    <w:rsid w:val="00D7586D"/>
    <w:rsid w:val="00D7587A"/>
    <w:rsid w:val="00D758B3"/>
    <w:rsid w:val="00D75C13"/>
    <w:rsid w:val="00D761D2"/>
    <w:rsid w:val="00D7628A"/>
    <w:rsid w:val="00D76860"/>
    <w:rsid w:val="00D76ADC"/>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4AB"/>
    <w:rsid w:val="00D836C1"/>
    <w:rsid w:val="00D83EA3"/>
    <w:rsid w:val="00D840A6"/>
    <w:rsid w:val="00D840BF"/>
    <w:rsid w:val="00D84126"/>
    <w:rsid w:val="00D842E2"/>
    <w:rsid w:val="00D8461C"/>
    <w:rsid w:val="00D8495B"/>
    <w:rsid w:val="00D84A57"/>
    <w:rsid w:val="00D84AB3"/>
    <w:rsid w:val="00D84F8B"/>
    <w:rsid w:val="00D850CC"/>
    <w:rsid w:val="00D85151"/>
    <w:rsid w:val="00D8561F"/>
    <w:rsid w:val="00D856B1"/>
    <w:rsid w:val="00D856C3"/>
    <w:rsid w:val="00D85841"/>
    <w:rsid w:val="00D858DC"/>
    <w:rsid w:val="00D85912"/>
    <w:rsid w:val="00D85A80"/>
    <w:rsid w:val="00D85A84"/>
    <w:rsid w:val="00D85B0B"/>
    <w:rsid w:val="00D85CB4"/>
    <w:rsid w:val="00D85D4D"/>
    <w:rsid w:val="00D85D62"/>
    <w:rsid w:val="00D85D6A"/>
    <w:rsid w:val="00D86400"/>
    <w:rsid w:val="00D8650A"/>
    <w:rsid w:val="00D8673C"/>
    <w:rsid w:val="00D8697C"/>
    <w:rsid w:val="00D86A81"/>
    <w:rsid w:val="00D86A8D"/>
    <w:rsid w:val="00D86DBD"/>
    <w:rsid w:val="00D87085"/>
    <w:rsid w:val="00D87160"/>
    <w:rsid w:val="00D87161"/>
    <w:rsid w:val="00D87307"/>
    <w:rsid w:val="00D874DF"/>
    <w:rsid w:val="00D87533"/>
    <w:rsid w:val="00D875CA"/>
    <w:rsid w:val="00D877BF"/>
    <w:rsid w:val="00D87931"/>
    <w:rsid w:val="00D87962"/>
    <w:rsid w:val="00D879D4"/>
    <w:rsid w:val="00D87A12"/>
    <w:rsid w:val="00D87A4C"/>
    <w:rsid w:val="00D87A7D"/>
    <w:rsid w:val="00D87AAF"/>
    <w:rsid w:val="00D87CF9"/>
    <w:rsid w:val="00D90146"/>
    <w:rsid w:val="00D90167"/>
    <w:rsid w:val="00D904A4"/>
    <w:rsid w:val="00D9059F"/>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61F"/>
    <w:rsid w:val="00D946CC"/>
    <w:rsid w:val="00D94913"/>
    <w:rsid w:val="00D9493D"/>
    <w:rsid w:val="00D94D26"/>
    <w:rsid w:val="00D94D87"/>
    <w:rsid w:val="00D9506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A4E"/>
    <w:rsid w:val="00D96BC3"/>
    <w:rsid w:val="00D96D7F"/>
    <w:rsid w:val="00D96E13"/>
    <w:rsid w:val="00D97404"/>
    <w:rsid w:val="00D978DD"/>
    <w:rsid w:val="00D97C0C"/>
    <w:rsid w:val="00D97ED6"/>
    <w:rsid w:val="00DA0172"/>
    <w:rsid w:val="00DA049C"/>
    <w:rsid w:val="00DA04CB"/>
    <w:rsid w:val="00DA05D0"/>
    <w:rsid w:val="00DA05DD"/>
    <w:rsid w:val="00DA09E2"/>
    <w:rsid w:val="00DA0B66"/>
    <w:rsid w:val="00DA0C60"/>
    <w:rsid w:val="00DA0FCE"/>
    <w:rsid w:val="00DA1274"/>
    <w:rsid w:val="00DA1540"/>
    <w:rsid w:val="00DA16A9"/>
    <w:rsid w:val="00DA180C"/>
    <w:rsid w:val="00DA18A2"/>
    <w:rsid w:val="00DA1909"/>
    <w:rsid w:val="00DA1B11"/>
    <w:rsid w:val="00DA1B1F"/>
    <w:rsid w:val="00DA1D31"/>
    <w:rsid w:val="00DA1EE1"/>
    <w:rsid w:val="00DA1F87"/>
    <w:rsid w:val="00DA2087"/>
    <w:rsid w:val="00DA23C0"/>
    <w:rsid w:val="00DA23FF"/>
    <w:rsid w:val="00DA245D"/>
    <w:rsid w:val="00DA2576"/>
    <w:rsid w:val="00DA27F1"/>
    <w:rsid w:val="00DA2871"/>
    <w:rsid w:val="00DA28B8"/>
    <w:rsid w:val="00DA2A1D"/>
    <w:rsid w:val="00DA2B5A"/>
    <w:rsid w:val="00DA3079"/>
    <w:rsid w:val="00DA3261"/>
    <w:rsid w:val="00DA35AC"/>
    <w:rsid w:val="00DA3614"/>
    <w:rsid w:val="00DA3708"/>
    <w:rsid w:val="00DA396E"/>
    <w:rsid w:val="00DA3BB3"/>
    <w:rsid w:val="00DA3C17"/>
    <w:rsid w:val="00DA3C8B"/>
    <w:rsid w:val="00DA3E7B"/>
    <w:rsid w:val="00DA3E7F"/>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5146"/>
    <w:rsid w:val="00DA5239"/>
    <w:rsid w:val="00DA523C"/>
    <w:rsid w:val="00DA56DB"/>
    <w:rsid w:val="00DA57C3"/>
    <w:rsid w:val="00DA59B3"/>
    <w:rsid w:val="00DA5A1D"/>
    <w:rsid w:val="00DA5A35"/>
    <w:rsid w:val="00DA5EB0"/>
    <w:rsid w:val="00DA62B8"/>
    <w:rsid w:val="00DA630B"/>
    <w:rsid w:val="00DA6452"/>
    <w:rsid w:val="00DA6882"/>
    <w:rsid w:val="00DA69AF"/>
    <w:rsid w:val="00DA6B7E"/>
    <w:rsid w:val="00DA6F8C"/>
    <w:rsid w:val="00DA6FE9"/>
    <w:rsid w:val="00DA72A0"/>
    <w:rsid w:val="00DA7526"/>
    <w:rsid w:val="00DA759D"/>
    <w:rsid w:val="00DA7848"/>
    <w:rsid w:val="00DA7925"/>
    <w:rsid w:val="00DA7961"/>
    <w:rsid w:val="00DA7965"/>
    <w:rsid w:val="00DA7BA9"/>
    <w:rsid w:val="00DA7C4B"/>
    <w:rsid w:val="00DA7FE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11CD"/>
    <w:rsid w:val="00DB1219"/>
    <w:rsid w:val="00DB1306"/>
    <w:rsid w:val="00DB1410"/>
    <w:rsid w:val="00DB162B"/>
    <w:rsid w:val="00DB187D"/>
    <w:rsid w:val="00DB1897"/>
    <w:rsid w:val="00DB1B0B"/>
    <w:rsid w:val="00DB1C8D"/>
    <w:rsid w:val="00DB1DAB"/>
    <w:rsid w:val="00DB20AD"/>
    <w:rsid w:val="00DB23A1"/>
    <w:rsid w:val="00DB2438"/>
    <w:rsid w:val="00DB251D"/>
    <w:rsid w:val="00DB258E"/>
    <w:rsid w:val="00DB2696"/>
    <w:rsid w:val="00DB2B22"/>
    <w:rsid w:val="00DB2D65"/>
    <w:rsid w:val="00DB2ECF"/>
    <w:rsid w:val="00DB3040"/>
    <w:rsid w:val="00DB3342"/>
    <w:rsid w:val="00DB34C8"/>
    <w:rsid w:val="00DB3608"/>
    <w:rsid w:val="00DB3729"/>
    <w:rsid w:val="00DB39D4"/>
    <w:rsid w:val="00DB3A47"/>
    <w:rsid w:val="00DB3DEF"/>
    <w:rsid w:val="00DB401B"/>
    <w:rsid w:val="00DB40F7"/>
    <w:rsid w:val="00DB41C0"/>
    <w:rsid w:val="00DB41C6"/>
    <w:rsid w:val="00DB42F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420"/>
    <w:rsid w:val="00DB563E"/>
    <w:rsid w:val="00DB5719"/>
    <w:rsid w:val="00DB5B25"/>
    <w:rsid w:val="00DB5B8A"/>
    <w:rsid w:val="00DB5BAE"/>
    <w:rsid w:val="00DB5C6A"/>
    <w:rsid w:val="00DB6159"/>
    <w:rsid w:val="00DB61E2"/>
    <w:rsid w:val="00DB6445"/>
    <w:rsid w:val="00DB662E"/>
    <w:rsid w:val="00DB6705"/>
    <w:rsid w:val="00DB6A80"/>
    <w:rsid w:val="00DB6B69"/>
    <w:rsid w:val="00DB6C06"/>
    <w:rsid w:val="00DB6C83"/>
    <w:rsid w:val="00DB6E42"/>
    <w:rsid w:val="00DB6FEE"/>
    <w:rsid w:val="00DB70BA"/>
    <w:rsid w:val="00DB7194"/>
    <w:rsid w:val="00DB725F"/>
    <w:rsid w:val="00DB7268"/>
    <w:rsid w:val="00DB73F4"/>
    <w:rsid w:val="00DB74CB"/>
    <w:rsid w:val="00DB7720"/>
    <w:rsid w:val="00DB7866"/>
    <w:rsid w:val="00DB7B06"/>
    <w:rsid w:val="00DB7B6F"/>
    <w:rsid w:val="00DB7E3B"/>
    <w:rsid w:val="00DC02A2"/>
    <w:rsid w:val="00DC043D"/>
    <w:rsid w:val="00DC04E1"/>
    <w:rsid w:val="00DC058C"/>
    <w:rsid w:val="00DC05EB"/>
    <w:rsid w:val="00DC0650"/>
    <w:rsid w:val="00DC06F0"/>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C44"/>
    <w:rsid w:val="00DC2FEC"/>
    <w:rsid w:val="00DC3039"/>
    <w:rsid w:val="00DC318A"/>
    <w:rsid w:val="00DC3266"/>
    <w:rsid w:val="00DC3298"/>
    <w:rsid w:val="00DC39BE"/>
    <w:rsid w:val="00DC39D8"/>
    <w:rsid w:val="00DC3A9D"/>
    <w:rsid w:val="00DC3B90"/>
    <w:rsid w:val="00DC3BA7"/>
    <w:rsid w:val="00DC3DF5"/>
    <w:rsid w:val="00DC3DFA"/>
    <w:rsid w:val="00DC3F9B"/>
    <w:rsid w:val="00DC4004"/>
    <w:rsid w:val="00DC41FD"/>
    <w:rsid w:val="00DC4243"/>
    <w:rsid w:val="00DC44EE"/>
    <w:rsid w:val="00DC4862"/>
    <w:rsid w:val="00DC48E3"/>
    <w:rsid w:val="00DC4A91"/>
    <w:rsid w:val="00DC4BF1"/>
    <w:rsid w:val="00DC4DDA"/>
    <w:rsid w:val="00DC4E11"/>
    <w:rsid w:val="00DC4F0A"/>
    <w:rsid w:val="00DC554D"/>
    <w:rsid w:val="00DC5584"/>
    <w:rsid w:val="00DC55C9"/>
    <w:rsid w:val="00DC57B3"/>
    <w:rsid w:val="00DC5823"/>
    <w:rsid w:val="00DC5B45"/>
    <w:rsid w:val="00DC5C93"/>
    <w:rsid w:val="00DC5CFB"/>
    <w:rsid w:val="00DC5E57"/>
    <w:rsid w:val="00DC5EEE"/>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76F"/>
    <w:rsid w:val="00DC7951"/>
    <w:rsid w:val="00DC7CA0"/>
    <w:rsid w:val="00DC7E81"/>
    <w:rsid w:val="00DC7F43"/>
    <w:rsid w:val="00DC7FB2"/>
    <w:rsid w:val="00DD03F0"/>
    <w:rsid w:val="00DD04A2"/>
    <w:rsid w:val="00DD0846"/>
    <w:rsid w:val="00DD09C1"/>
    <w:rsid w:val="00DD0DC0"/>
    <w:rsid w:val="00DD0EFD"/>
    <w:rsid w:val="00DD118F"/>
    <w:rsid w:val="00DD1694"/>
    <w:rsid w:val="00DD16B9"/>
    <w:rsid w:val="00DD16C0"/>
    <w:rsid w:val="00DD17E2"/>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29F"/>
    <w:rsid w:val="00DD32D7"/>
    <w:rsid w:val="00DD3519"/>
    <w:rsid w:val="00DD351B"/>
    <w:rsid w:val="00DD356C"/>
    <w:rsid w:val="00DD378A"/>
    <w:rsid w:val="00DD39F5"/>
    <w:rsid w:val="00DD3A7B"/>
    <w:rsid w:val="00DD3C83"/>
    <w:rsid w:val="00DD3D3D"/>
    <w:rsid w:val="00DD3D91"/>
    <w:rsid w:val="00DD3D9B"/>
    <w:rsid w:val="00DD3E4C"/>
    <w:rsid w:val="00DD3FD7"/>
    <w:rsid w:val="00DD4250"/>
    <w:rsid w:val="00DD4676"/>
    <w:rsid w:val="00DD4779"/>
    <w:rsid w:val="00DD4D45"/>
    <w:rsid w:val="00DD506E"/>
    <w:rsid w:val="00DD529D"/>
    <w:rsid w:val="00DD55E0"/>
    <w:rsid w:val="00DD5647"/>
    <w:rsid w:val="00DD57B7"/>
    <w:rsid w:val="00DD5D18"/>
    <w:rsid w:val="00DD5E59"/>
    <w:rsid w:val="00DD60C4"/>
    <w:rsid w:val="00DD6198"/>
    <w:rsid w:val="00DD65AB"/>
    <w:rsid w:val="00DD676C"/>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FC1"/>
    <w:rsid w:val="00DE0FEF"/>
    <w:rsid w:val="00DE1211"/>
    <w:rsid w:val="00DE1261"/>
    <w:rsid w:val="00DE13E0"/>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11B"/>
    <w:rsid w:val="00DE243A"/>
    <w:rsid w:val="00DE262B"/>
    <w:rsid w:val="00DE29E9"/>
    <w:rsid w:val="00DE2D3E"/>
    <w:rsid w:val="00DE2D96"/>
    <w:rsid w:val="00DE2E03"/>
    <w:rsid w:val="00DE310A"/>
    <w:rsid w:val="00DE3587"/>
    <w:rsid w:val="00DE393A"/>
    <w:rsid w:val="00DE3A0B"/>
    <w:rsid w:val="00DE3A8A"/>
    <w:rsid w:val="00DE3DBB"/>
    <w:rsid w:val="00DE3EBD"/>
    <w:rsid w:val="00DE4218"/>
    <w:rsid w:val="00DE429E"/>
    <w:rsid w:val="00DE43A2"/>
    <w:rsid w:val="00DE4535"/>
    <w:rsid w:val="00DE468A"/>
    <w:rsid w:val="00DE4926"/>
    <w:rsid w:val="00DE4A74"/>
    <w:rsid w:val="00DE4B05"/>
    <w:rsid w:val="00DE4B63"/>
    <w:rsid w:val="00DE4BDF"/>
    <w:rsid w:val="00DE4CDA"/>
    <w:rsid w:val="00DE4D25"/>
    <w:rsid w:val="00DE4DAC"/>
    <w:rsid w:val="00DE4EE9"/>
    <w:rsid w:val="00DE4F75"/>
    <w:rsid w:val="00DE520F"/>
    <w:rsid w:val="00DE541C"/>
    <w:rsid w:val="00DE5456"/>
    <w:rsid w:val="00DE55A0"/>
    <w:rsid w:val="00DE5626"/>
    <w:rsid w:val="00DE5778"/>
    <w:rsid w:val="00DE5B39"/>
    <w:rsid w:val="00DE5D12"/>
    <w:rsid w:val="00DE5FBE"/>
    <w:rsid w:val="00DE605A"/>
    <w:rsid w:val="00DE6398"/>
    <w:rsid w:val="00DE69E0"/>
    <w:rsid w:val="00DE6A9A"/>
    <w:rsid w:val="00DE6F1E"/>
    <w:rsid w:val="00DE701A"/>
    <w:rsid w:val="00DE7182"/>
    <w:rsid w:val="00DE737B"/>
    <w:rsid w:val="00DE7620"/>
    <w:rsid w:val="00DE7667"/>
    <w:rsid w:val="00DE775A"/>
    <w:rsid w:val="00DE77AB"/>
    <w:rsid w:val="00DE78A3"/>
    <w:rsid w:val="00DE7A64"/>
    <w:rsid w:val="00DE7AC0"/>
    <w:rsid w:val="00DE7C76"/>
    <w:rsid w:val="00DF0253"/>
    <w:rsid w:val="00DF02CD"/>
    <w:rsid w:val="00DF0429"/>
    <w:rsid w:val="00DF0A17"/>
    <w:rsid w:val="00DF0AEC"/>
    <w:rsid w:val="00DF0CCB"/>
    <w:rsid w:val="00DF0D0B"/>
    <w:rsid w:val="00DF0E01"/>
    <w:rsid w:val="00DF0FC2"/>
    <w:rsid w:val="00DF100B"/>
    <w:rsid w:val="00DF1013"/>
    <w:rsid w:val="00DF11B7"/>
    <w:rsid w:val="00DF11EE"/>
    <w:rsid w:val="00DF1AAF"/>
    <w:rsid w:val="00DF1B1D"/>
    <w:rsid w:val="00DF1BBE"/>
    <w:rsid w:val="00DF1D54"/>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9A"/>
    <w:rsid w:val="00DF32DE"/>
    <w:rsid w:val="00DF33DC"/>
    <w:rsid w:val="00DF3586"/>
    <w:rsid w:val="00DF36E4"/>
    <w:rsid w:val="00DF394F"/>
    <w:rsid w:val="00DF3A60"/>
    <w:rsid w:val="00DF3AC5"/>
    <w:rsid w:val="00DF3D2B"/>
    <w:rsid w:val="00DF3E57"/>
    <w:rsid w:val="00DF3F57"/>
    <w:rsid w:val="00DF3F92"/>
    <w:rsid w:val="00DF416C"/>
    <w:rsid w:val="00DF4244"/>
    <w:rsid w:val="00DF429E"/>
    <w:rsid w:val="00DF4359"/>
    <w:rsid w:val="00DF4921"/>
    <w:rsid w:val="00DF4B70"/>
    <w:rsid w:val="00DF4F61"/>
    <w:rsid w:val="00DF52B6"/>
    <w:rsid w:val="00DF52EE"/>
    <w:rsid w:val="00DF52F5"/>
    <w:rsid w:val="00DF5354"/>
    <w:rsid w:val="00DF53F3"/>
    <w:rsid w:val="00DF5464"/>
    <w:rsid w:val="00DF57D2"/>
    <w:rsid w:val="00DF58E4"/>
    <w:rsid w:val="00DF5A96"/>
    <w:rsid w:val="00DF5D91"/>
    <w:rsid w:val="00DF619F"/>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C1"/>
    <w:rsid w:val="00DF7511"/>
    <w:rsid w:val="00DF7571"/>
    <w:rsid w:val="00DF7663"/>
    <w:rsid w:val="00DF7751"/>
    <w:rsid w:val="00DF7CB4"/>
    <w:rsid w:val="00DF7DF7"/>
    <w:rsid w:val="00DF7FB7"/>
    <w:rsid w:val="00E00295"/>
    <w:rsid w:val="00E00358"/>
    <w:rsid w:val="00E00509"/>
    <w:rsid w:val="00E00575"/>
    <w:rsid w:val="00E0059A"/>
    <w:rsid w:val="00E006BC"/>
    <w:rsid w:val="00E0097E"/>
    <w:rsid w:val="00E009B1"/>
    <w:rsid w:val="00E00BC3"/>
    <w:rsid w:val="00E01134"/>
    <w:rsid w:val="00E011D7"/>
    <w:rsid w:val="00E012AC"/>
    <w:rsid w:val="00E01517"/>
    <w:rsid w:val="00E01562"/>
    <w:rsid w:val="00E01AF6"/>
    <w:rsid w:val="00E01F01"/>
    <w:rsid w:val="00E01F29"/>
    <w:rsid w:val="00E0205F"/>
    <w:rsid w:val="00E02970"/>
    <w:rsid w:val="00E02A1A"/>
    <w:rsid w:val="00E02B35"/>
    <w:rsid w:val="00E02BA9"/>
    <w:rsid w:val="00E02C3D"/>
    <w:rsid w:val="00E02E26"/>
    <w:rsid w:val="00E0313B"/>
    <w:rsid w:val="00E031BB"/>
    <w:rsid w:val="00E03769"/>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E7"/>
    <w:rsid w:val="00E05E60"/>
    <w:rsid w:val="00E05E74"/>
    <w:rsid w:val="00E05E7D"/>
    <w:rsid w:val="00E061A4"/>
    <w:rsid w:val="00E06397"/>
    <w:rsid w:val="00E065E2"/>
    <w:rsid w:val="00E066D3"/>
    <w:rsid w:val="00E06778"/>
    <w:rsid w:val="00E067CF"/>
    <w:rsid w:val="00E068BC"/>
    <w:rsid w:val="00E068E5"/>
    <w:rsid w:val="00E06B9C"/>
    <w:rsid w:val="00E06C6A"/>
    <w:rsid w:val="00E06E90"/>
    <w:rsid w:val="00E0733A"/>
    <w:rsid w:val="00E073F0"/>
    <w:rsid w:val="00E0756B"/>
    <w:rsid w:val="00E07781"/>
    <w:rsid w:val="00E0783E"/>
    <w:rsid w:val="00E07938"/>
    <w:rsid w:val="00E07B92"/>
    <w:rsid w:val="00E07C0A"/>
    <w:rsid w:val="00E07DB0"/>
    <w:rsid w:val="00E07EF2"/>
    <w:rsid w:val="00E07F41"/>
    <w:rsid w:val="00E10395"/>
    <w:rsid w:val="00E10761"/>
    <w:rsid w:val="00E1085C"/>
    <w:rsid w:val="00E108A8"/>
    <w:rsid w:val="00E108B8"/>
    <w:rsid w:val="00E10A89"/>
    <w:rsid w:val="00E10E65"/>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5A"/>
    <w:rsid w:val="00E13EE4"/>
    <w:rsid w:val="00E13F49"/>
    <w:rsid w:val="00E13F5D"/>
    <w:rsid w:val="00E147C5"/>
    <w:rsid w:val="00E147CC"/>
    <w:rsid w:val="00E148A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2C6"/>
    <w:rsid w:val="00E16347"/>
    <w:rsid w:val="00E163D1"/>
    <w:rsid w:val="00E16463"/>
    <w:rsid w:val="00E16476"/>
    <w:rsid w:val="00E1647E"/>
    <w:rsid w:val="00E1659F"/>
    <w:rsid w:val="00E1662C"/>
    <w:rsid w:val="00E16A3A"/>
    <w:rsid w:val="00E16B21"/>
    <w:rsid w:val="00E16D91"/>
    <w:rsid w:val="00E16DE8"/>
    <w:rsid w:val="00E16E74"/>
    <w:rsid w:val="00E16F82"/>
    <w:rsid w:val="00E16FB2"/>
    <w:rsid w:val="00E17006"/>
    <w:rsid w:val="00E171B6"/>
    <w:rsid w:val="00E17251"/>
    <w:rsid w:val="00E173D8"/>
    <w:rsid w:val="00E17499"/>
    <w:rsid w:val="00E175A0"/>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4CD"/>
    <w:rsid w:val="00E21841"/>
    <w:rsid w:val="00E2195C"/>
    <w:rsid w:val="00E21AA3"/>
    <w:rsid w:val="00E21B73"/>
    <w:rsid w:val="00E21BA9"/>
    <w:rsid w:val="00E21C7B"/>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F07"/>
    <w:rsid w:val="00E241B9"/>
    <w:rsid w:val="00E2426F"/>
    <w:rsid w:val="00E243EF"/>
    <w:rsid w:val="00E2455E"/>
    <w:rsid w:val="00E246B9"/>
    <w:rsid w:val="00E249A1"/>
    <w:rsid w:val="00E24BA2"/>
    <w:rsid w:val="00E24D14"/>
    <w:rsid w:val="00E24E76"/>
    <w:rsid w:val="00E24E92"/>
    <w:rsid w:val="00E24F7D"/>
    <w:rsid w:val="00E250C5"/>
    <w:rsid w:val="00E2577A"/>
    <w:rsid w:val="00E257B9"/>
    <w:rsid w:val="00E257D4"/>
    <w:rsid w:val="00E25A63"/>
    <w:rsid w:val="00E25A94"/>
    <w:rsid w:val="00E25AFA"/>
    <w:rsid w:val="00E25DEA"/>
    <w:rsid w:val="00E25E0A"/>
    <w:rsid w:val="00E25E6B"/>
    <w:rsid w:val="00E25E77"/>
    <w:rsid w:val="00E25F46"/>
    <w:rsid w:val="00E25F6F"/>
    <w:rsid w:val="00E25F80"/>
    <w:rsid w:val="00E26171"/>
    <w:rsid w:val="00E2632B"/>
    <w:rsid w:val="00E26727"/>
    <w:rsid w:val="00E2692D"/>
    <w:rsid w:val="00E26970"/>
    <w:rsid w:val="00E2699F"/>
    <w:rsid w:val="00E26AD7"/>
    <w:rsid w:val="00E26B85"/>
    <w:rsid w:val="00E2728F"/>
    <w:rsid w:val="00E276A5"/>
    <w:rsid w:val="00E27791"/>
    <w:rsid w:val="00E27793"/>
    <w:rsid w:val="00E277F6"/>
    <w:rsid w:val="00E27E97"/>
    <w:rsid w:val="00E27EED"/>
    <w:rsid w:val="00E27F4E"/>
    <w:rsid w:val="00E3002D"/>
    <w:rsid w:val="00E3011B"/>
    <w:rsid w:val="00E302FB"/>
    <w:rsid w:val="00E3055C"/>
    <w:rsid w:val="00E30615"/>
    <w:rsid w:val="00E306C7"/>
    <w:rsid w:val="00E30725"/>
    <w:rsid w:val="00E30AB7"/>
    <w:rsid w:val="00E30BF0"/>
    <w:rsid w:val="00E30D32"/>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EB8"/>
    <w:rsid w:val="00E32F12"/>
    <w:rsid w:val="00E32FC8"/>
    <w:rsid w:val="00E33112"/>
    <w:rsid w:val="00E3319D"/>
    <w:rsid w:val="00E33538"/>
    <w:rsid w:val="00E3372C"/>
    <w:rsid w:val="00E337BA"/>
    <w:rsid w:val="00E3395D"/>
    <w:rsid w:val="00E3399C"/>
    <w:rsid w:val="00E33A52"/>
    <w:rsid w:val="00E3409E"/>
    <w:rsid w:val="00E3415A"/>
    <w:rsid w:val="00E341E8"/>
    <w:rsid w:val="00E34272"/>
    <w:rsid w:val="00E34593"/>
    <w:rsid w:val="00E346B6"/>
    <w:rsid w:val="00E3492E"/>
    <w:rsid w:val="00E34B06"/>
    <w:rsid w:val="00E34C03"/>
    <w:rsid w:val="00E34C26"/>
    <w:rsid w:val="00E34D29"/>
    <w:rsid w:val="00E34F76"/>
    <w:rsid w:val="00E3508C"/>
    <w:rsid w:val="00E350AA"/>
    <w:rsid w:val="00E3520D"/>
    <w:rsid w:val="00E355B6"/>
    <w:rsid w:val="00E3573B"/>
    <w:rsid w:val="00E35753"/>
    <w:rsid w:val="00E35861"/>
    <w:rsid w:val="00E35896"/>
    <w:rsid w:val="00E3590D"/>
    <w:rsid w:val="00E3598B"/>
    <w:rsid w:val="00E359D1"/>
    <w:rsid w:val="00E35B32"/>
    <w:rsid w:val="00E35CCD"/>
    <w:rsid w:val="00E35CDB"/>
    <w:rsid w:val="00E35DD2"/>
    <w:rsid w:val="00E36156"/>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625"/>
    <w:rsid w:val="00E41A27"/>
    <w:rsid w:val="00E41AB4"/>
    <w:rsid w:val="00E41AB8"/>
    <w:rsid w:val="00E41C2D"/>
    <w:rsid w:val="00E41C49"/>
    <w:rsid w:val="00E41CE2"/>
    <w:rsid w:val="00E41E93"/>
    <w:rsid w:val="00E41F72"/>
    <w:rsid w:val="00E420F3"/>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3BE"/>
    <w:rsid w:val="00E44440"/>
    <w:rsid w:val="00E44473"/>
    <w:rsid w:val="00E444D6"/>
    <w:rsid w:val="00E447B1"/>
    <w:rsid w:val="00E448AD"/>
    <w:rsid w:val="00E44906"/>
    <w:rsid w:val="00E44AEC"/>
    <w:rsid w:val="00E44B75"/>
    <w:rsid w:val="00E45005"/>
    <w:rsid w:val="00E45244"/>
    <w:rsid w:val="00E452DD"/>
    <w:rsid w:val="00E4550F"/>
    <w:rsid w:val="00E456ED"/>
    <w:rsid w:val="00E45707"/>
    <w:rsid w:val="00E4594D"/>
    <w:rsid w:val="00E45B45"/>
    <w:rsid w:val="00E45C77"/>
    <w:rsid w:val="00E45DB2"/>
    <w:rsid w:val="00E45F4D"/>
    <w:rsid w:val="00E4608B"/>
    <w:rsid w:val="00E46361"/>
    <w:rsid w:val="00E46383"/>
    <w:rsid w:val="00E46682"/>
    <w:rsid w:val="00E46698"/>
    <w:rsid w:val="00E4669C"/>
    <w:rsid w:val="00E46942"/>
    <w:rsid w:val="00E46A10"/>
    <w:rsid w:val="00E46ADD"/>
    <w:rsid w:val="00E46D7F"/>
    <w:rsid w:val="00E46F0D"/>
    <w:rsid w:val="00E46FF7"/>
    <w:rsid w:val="00E4709E"/>
    <w:rsid w:val="00E4764D"/>
    <w:rsid w:val="00E47693"/>
    <w:rsid w:val="00E478E1"/>
    <w:rsid w:val="00E47D36"/>
    <w:rsid w:val="00E47D38"/>
    <w:rsid w:val="00E500E2"/>
    <w:rsid w:val="00E5017B"/>
    <w:rsid w:val="00E501D3"/>
    <w:rsid w:val="00E503BF"/>
    <w:rsid w:val="00E50545"/>
    <w:rsid w:val="00E5096F"/>
    <w:rsid w:val="00E51074"/>
    <w:rsid w:val="00E510B7"/>
    <w:rsid w:val="00E511FD"/>
    <w:rsid w:val="00E51A6A"/>
    <w:rsid w:val="00E51C1C"/>
    <w:rsid w:val="00E51C4A"/>
    <w:rsid w:val="00E51D6D"/>
    <w:rsid w:val="00E51E00"/>
    <w:rsid w:val="00E51E6F"/>
    <w:rsid w:val="00E51F8A"/>
    <w:rsid w:val="00E522B2"/>
    <w:rsid w:val="00E52553"/>
    <w:rsid w:val="00E5263E"/>
    <w:rsid w:val="00E527D8"/>
    <w:rsid w:val="00E529E3"/>
    <w:rsid w:val="00E53195"/>
    <w:rsid w:val="00E532F0"/>
    <w:rsid w:val="00E53362"/>
    <w:rsid w:val="00E5336A"/>
    <w:rsid w:val="00E5396C"/>
    <w:rsid w:val="00E53A01"/>
    <w:rsid w:val="00E53C2C"/>
    <w:rsid w:val="00E53E38"/>
    <w:rsid w:val="00E53F91"/>
    <w:rsid w:val="00E54117"/>
    <w:rsid w:val="00E5433B"/>
    <w:rsid w:val="00E54450"/>
    <w:rsid w:val="00E545B3"/>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A6"/>
    <w:rsid w:val="00E56A3F"/>
    <w:rsid w:val="00E56B57"/>
    <w:rsid w:val="00E575A1"/>
    <w:rsid w:val="00E578BE"/>
    <w:rsid w:val="00E57A0D"/>
    <w:rsid w:val="00E57AA8"/>
    <w:rsid w:val="00E57D6C"/>
    <w:rsid w:val="00E57DF3"/>
    <w:rsid w:val="00E57E1A"/>
    <w:rsid w:val="00E57FD7"/>
    <w:rsid w:val="00E600B6"/>
    <w:rsid w:val="00E603E9"/>
    <w:rsid w:val="00E604C4"/>
    <w:rsid w:val="00E60610"/>
    <w:rsid w:val="00E606EA"/>
    <w:rsid w:val="00E60809"/>
    <w:rsid w:val="00E609BB"/>
    <w:rsid w:val="00E60A62"/>
    <w:rsid w:val="00E60AD5"/>
    <w:rsid w:val="00E60B69"/>
    <w:rsid w:val="00E60BC3"/>
    <w:rsid w:val="00E60E77"/>
    <w:rsid w:val="00E60F81"/>
    <w:rsid w:val="00E60FE4"/>
    <w:rsid w:val="00E611F1"/>
    <w:rsid w:val="00E612C0"/>
    <w:rsid w:val="00E612DB"/>
    <w:rsid w:val="00E61300"/>
    <w:rsid w:val="00E61433"/>
    <w:rsid w:val="00E61DC9"/>
    <w:rsid w:val="00E61E88"/>
    <w:rsid w:val="00E61EC9"/>
    <w:rsid w:val="00E61F0A"/>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850"/>
    <w:rsid w:val="00E63A47"/>
    <w:rsid w:val="00E63F92"/>
    <w:rsid w:val="00E63FA3"/>
    <w:rsid w:val="00E64257"/>
    <w:rsid w:val="00E64272"/>
    <w:rsid w:val="00E6438E"/>
    <w:rsid w:val="00E6440A"/>
    <w:rsid w:val="00E644DC"/>
    <w:rsid w:val="00E64AF8"/>
    <w:rsid w:val="00E64C39"/>
    <w:rsid w:val="00E64D68"/>
    <w:rsid w:val="00E65016"/>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F5C"/>
    <w:rsid w:val="00E6713C"/>
    <w:rsid w:val="00E673BF"/>
    <w:rsid w:val="00E674EC"/>
    <w:rsid w:val="00E6768D"/>
    <w:rsid w:val="00E67802"/>
    <w:rsid w:val="00E678CA"/>
    <w:rsid w:val="00E67B40"/>
    <w:rsid w:val="00E67CEC"/>
    <w:rsid w:val="00E67D6C"/>
    <w:rsid w:val="00E67DDD"/>
    <w:rsid w:val="00E67EE5"/>
    <w:rsid w:val="00E70067"/>
    <w:rsid w:val="00E700B3"/>
    <w:rsid w:val="00E7013A"/>
    <w:rsid w:val="00E70165"/>
    <w:rsid w:val="00E70276"/>
    <w:rsid w:val="00E70431"/>
    <w:rsid w:val="00E704B2"/>
    <w:rsid w:val="00E7078D"/>
    <w:rsid w:val="00E70A69"/>
    <w:rsid w:val="00E70A9A"/>
    <w:rsid w:val="00E70B1C"/>
    <w:rsid w:val="00E71049"/>
    <w:rsid w:val="00E710BF"/>
    <w:rsid w:val="00E7139B"/>
    <w:rsid w:val="00E717BB"/>
    <w:rsid w:val="00E719C4"/>
    <w:rsid w:val="00E719C7"/>
    <w:rsid w:val="00E71BF4"/>
    <w:rsid w:val="00E71D98"/>
    <w:rsid w:val="00E72080"/>
    <w:rsid w:val="00E72139"/>
    <w:rsid w:val="00E72608"/>
    <w:rsid w:val="00E7263C"/>
    <w:rsid w:val="00E72645"/>
    <w:rsid w:val="00E726EF"/>
    <w:rsid w:val="00E728E6"/>
    <w:rsid w:val="00E72C6B"/>
    <w:rsid w:val="00E72DCA"/>
    <w:rsid w:val="00E72E41"/>
    <w:rsid w:val="00E72FB9"/>
    <w:rsid w:val="00E72FD8"/>
    <w:rsid w:val="00E73196"/>
    <w:rsid w:val="00E73328"/>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6034"/>
    <w:rsid w:val="00E762D0"/>
    <w:rsid w:val="00E764C4"/>
    <w:rsid w:val="00E76700"/>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8D8"/>
    <w:rsid w:val="00E80D2C"/>
    <w:rsid w:val="00E80DF0"/>
    <w:rsid w:val="00E80FED"/>
    <w:rsid w:val="00E81156"/>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6F9"/>
    <w:rsid w:val="00E84A3B"/>
    <w:rsid w:val="00E84D76"/>
    <w:rsid w:val="00E84E3C"/>
    <w:rsid w:val="00E84E90"/>
    <w:rsid w:val="00E85147"/>
    <w:rsid w:val="00E852E2"/>
    <w:rsid w:val="00E85307"/>
    <w:rsid w:val="00E85548"/>
    <w:rsid w:val="00E85666"/>
    <w:rsid w:val="00E8580B"/>
    <w:rsid w:val="00E85980"/>
    <w:rsid w:val="00E859A6"/>
    <w:rsid w:val="00E85B0A"/>
    <w:rsid w:val="00E85B31"/>
    <w:rsid w:val="00E85F10"/>
    <w:rsid w:val="00E861DB"/>
    <w:rsid w:val="00E86319"/>
    <w:rsid w:val="00E86333"/>
    <w:rsid w:val="00E86450"/>
    <w:rsid w:val="00E8651D"/>
    <w:rsid w:val="00E86560"/>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E2"/>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EB1"/>
    <w:rsid w:val="00E91F65"/>
    <w:rsid w:val="00E9208B"/>
    <w:rsid w:val="00E920AF"/>
    <w:rsid w:val="00E92556"/>
    <w:rsid w:val="00E92B3F"/>
    <w:rsid w:val="00E92C5D"/>
    <w:rsid w:val="00E92FF0"/>
    <w:rsid w:val="00E9300C"/>
    <w:rsid w:val="00E9321C"/>
    <w:rsid w:val="00E93499"/>
    <w:rsid w:val="00E939EE"/>
    <w:rsid w:val="00E93A4E"/>
    <w:rsid w:val="00E93CB3"/>
    <w:rsid w:val="00E93D6A"/>
    <w:rsid w:val="00E93EB0"/>
    <w:rsid w:val="00E941F5"/>
    <w:rsid w:val="00E94323"/>
    <w:rsid w:val="00E946A6"/>
    <w:rsid w:val="00E947E4"/>
    <w:rsid w:val="00E9480A"/>
    <w:rsid w:val="00E94B46"/>
    <w:rsid w:val="00E94C57"/>
    <w:rsid w:val="00E94FD0"/>
    <w:rsid w:val="00E950CB"/>
    <w:rsid w:val="00E95519"/>
    <w:rsid w:val="00E9586D"/>
    <w:rsid w:val="00E95954"/>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1059"/>
    <w:rsid w:val="00EA10BF"/>
    <w:rsid w:val="00EA1329"/>
    <w:rsid w:val="00EA14DD"/>
    <w:rsid w:val="00EA1527"/>
    <w:rsid w:val="00EA1670"/>
    <w:rsid w:val="00EA1716"/>
    <w:rsid w:val="00EA1722"/>
    <w:rsid w:val="00EA178F"/>
    <w:rsid w:val="00EA17C8"/>
    <w:rsid w:val="00EA1D43"/>
    <w:rsid w:val="00EA255A"/>
    <w:rsid w:val="00EA26BC"/>
    <w:rsid w:val="00EA2967"/>
    <w:rsid w:val="00EA297F"/>
    <w:rsid w:val="00EA2CFC"/>
    <w:rsid w:val="00EA2EB4"/>
    <w:rsid w:val="00EA2EFB"/>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F77"/>
    <w:rsid w:val="00EA3FF6"/>
    <w:rsid w:val="00EA42E5"/>
    <w:rsid w:val="00EA43DE"/>
    <w:rsid w:val="00EA43E4"/>
    <w:rsid w:val="00EA43E7"/>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6208"/>
    <w:rsid w:val="00EA63E9"/>
    <w:rsid w:val="00EA640C"/>
    <w:rsid w:val="00EA6496"/>
    <w:rsid w:val="00EA694B"/>
    <w:rsid w:val="00EA6A03"/>
    <w:rsid w:val="00EA6CE3"/>
    <w:rsid w:val="00EA6D29"/>
    <w:rsid w:val="00EA6FE4"/>
    <w:rsid w:val="00EA702D"/>
    <w:rsid w:val="00EA71EE"/>
    <w:rsid w:val="00EA759F"/>
    <w:rsid w:val="00EA765F"/>
    <w:rsid w:val="00EA7959"/>
    <w:rsid w:val="00EA798D"/>
    <w:rsid w:val="00EA7E97"/>
    <w:rsid w:val="00EA7F4C"/>
    <w:rsid w:val="00EB01BE"/>
    <w:rsid w:val="00EB0390"/>
    <w:rsid w:val="00EB0395"/>
    <w:rsid w:val="00EB03B5"/>
    <w:rsid w:val="00EB0484"/>
    <w:rsid w:val="00EB0520"/>
    <w:rsid w:val="00EB0702"/>
    <w:rsid w:val="00EB08C0"/>
    <w:rsid w:val="00EB0CE9"/>
    <w:rsid w:val="00EB0E65"/>
    <w:rsid w:val="00EB0F38"/>
    <w:rsid w:val="00EB1162"/>
    <w:rsid w:val="00EB1307"/>
    <w:rsid w:val="00EB1A31"/>
    <w:rsid w:val="00EB1A33"/>
    <w:rsid w:val="00EB1A91"/>
    <w:rsid w:val="00EB1AAA"/>
    <w:rsid w:val="00EB1CFF"/>
    <w:rsid w:val="00EB1D47"/>
    <w:rsid w:val="00EB1DF4"/>
    <w:rsid w:val="00EB1EBF"/>
    <w:rsid w:val="00EB2070"/>
    <w:rsid w:val="00EB20D4"/>
    <w:rsid w:val="00EB2146"/>
    <w:rsid w:val="00EB2317"/>
    <w:rsid w:val="00EB2358"/>
    <w:rsid w:val="00EB26C6"/>
    <w:rsid w:val="00EB2708"/>
    <w:rsid w:val="00EB279B"/>
    <w:rsid w:val="00EB2909"/>
    <w:rsid w:val="00EB2ABB"/>
    <w:rsid w:val="00EB2B18"/>
    <w:rsid w:val="00EB2B66"/>
    <w:rsid w:val="00EB2B84"/>
    <w:rsid w:val="00EB2C7C"/>
    <w:rsid w:val="00EB2CA2"/>
    <w:rsid w:val="00EB2FA7"/>
    <w:rsid w:val="00EB3022"/>
    <w:rsid w:val="00EB32BD"/>
    <w:rsid w:val="00EB3467"/>
    <w:rsid w:val="00EB35BE"/>
    <w:rsid w:val="00EB36AB"/>
    <w:rsid w:val="00EB36B3"/>
    <w:rsid w:val="00EB3924"/>
    <w:rsid w:val="00EB3A13"/>
    <w:rsid w:val="00EB3B0E"/>
    <w:rsid w:val="00EB3CF0"/>
    <w:rsid w:val="00EB3D3F"/>
    <w:rsid w:val="00EB3DCE"/>
    <w:rsid w:val="00EB3E28"/>
    <w:rsid w:val="00EB40DF"/>
    <w:rsid w:val="00EB41DE"/>
    <w:rsid w:val="00EB443D"/>
    <w:rsid w:val="00EB445E"/>
    <w:rsid w:val="00EB4582"/>
    <w:rsid w:val="00EB486E"/>
    <w:rsid w:val="00EB4C78"/>
    <w:rsid w:val="00EB4C94"/>
    <w:rsid w:val="00EB4F79"/>
    <w:rsid w:val="00EB4F7E"/>
    <w:rsid w:val="00EB4F83"/>
    <w:rsid w:val="00EB5054"/>
    <w:rsid w:val="00EB5059"/>
    <w:rsid w:val="00EB5199"/>
    <w:rsid w:val="00EB525D"/>
    <w:rsid w:val="00EB5573"/>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C34"/>
    <w:rsid w:val="00EB6D14"/>
    <w:rsid w:val="00EB7307"/>
    <w:rsid w:val="00EB7337"/>
    <w:rsid w:val="00EB7361"/>
    <w:rsid w:val="00EB738C"/>
    <w:rsid w:val="00EB772D"/>
    <w:rsid w:val="00EB7943"/>
    <w:rsid w:val="00EB79A3"/>
    <w:rsid w:val="00EB7B34"/>
    <w:rsid w:val="00EB7BDB"/>
    <w:rsid w:val="00EC002D"/>
    <w:rsid w:val="00EC0217"/>
    <w:rsid w:val="00EC0281"/>
    <w:rsid w:val="00EC0376"/>
    <w:rsid w:val="00EC03B0"/>
    <w:rsid w:val="00EC0836"/>
    <w:rsid w:val="00EC0B55"/>
    <w:rsid w:val="00EC0CBA"/>
    <w:rsid w:val="00EC0E73"/>
    <w:rsid w:val="00EC0F4D"/>
    <w:rsid w:val="00EC140C"/>
    <w:rsid w:val="00EC146E"/>
    <w:rsid w:val="00EC14B0"/>
    <w:rsid w:val="00EC155C"/>
    <w:rsid w:val="00EC17D4"/>
    <w:rsid w:val="00EC18F9"/>
    <w:rsid w:val="00EC1A66"/>
    <w:rsid w:val="00EC1E56"/>
    <w:rsid w:val="00EC1E6C"/>
    <w:rsid w:val="00EC2042"/>
    <w:rsid w:val="00EC204E"/>
    <w:rsid w:val="00EC2071"/>
    <w:rsid w:val="00EC2121"/>
    <w:rsid w:val="00EC213F"/>
    <w:rsid w:val="00EC249E"/>
    <w:rsid w:val="00EC24CC"/>
    <w:rsid w:val="00EC26A7"/>
    <w:rsid w:val="00EC2752"/>
    <w:rsid w:val="00EC2A42"/>
    <w:rsid w:val="00EC2A76"/>
    <w:rsid w:val="00EC2C19"/>
    <w:rsid w:val="00EC2CFF"/>
    <w:rsid w:val="00EC2D96"/>
    <w:rsid w:val="00EC2DFB"/>
    <w:rsid w:val="00EC2EEE"/>
    <w:rsid w:val="00EC311E"/>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E01"/>
    <w:rsid w:val="00EC5E8F"/>
    <w:rsid w:val="00EC5F2F"/>
    <w:rsid w:val="00EC651E"/>
    <w:rsid w:val="00EC65E5"/>
    <w:rsid w:val="00EC6746"/>
    <w:rsid w:val="00EC692E"/>
    <w:rsid w:val="00EC70CB"/>
    <w:rsid w:val="00EC745E"/>
    <w:rsid w:val="00EC775C"/>
    <w:rsid w:val="00EC796E"/>
    <w:rsid w:val="00EC7E28"/>
    <w:rsid w:val="00EC7EAF"/>
    <w:rsid w:val="00EC7F68"/>
    <w:rsid w:val="00ED0412"/>
    <w:rsid w:val="00ED0827"/>
    <w:rsid w:val="00ED08FB"/>
    <w:rsid w:val="00ED09D0"/>
    <w:rsid w:val="00ED0BAF"/>
    <w:rsid w:val="00ED0BDF"/>
    <w:rsid w:val="00ED1327"/>
    <w:rsid w:val="00ED1592"/>
    <w:rsid w:val="00ED17EE"/>
    <w:rsid w:val="00ED1A61"/>
    <w:rsid w:val="00ED1D4D"/>
    <w:rsid w:val="00ED1F3F"/>
    <w:rsid w:val="00ED1F59"/>
    <w:rsid w:val="00ED2100"/>
    <w:rsid w:val="00ED2179"/>
    <w:rsid w:val="00ED23BB"/>
    <w:rsid w:val="00ED23DB"/>
    <w:rsid w:val="00ED2412"/>
    <w:rsid w:val="00ED27C3"/>
    <w:rsid w:val="00ED2AE2"/>
    <w:rsid w:val="00ED2C5A"/>
    <w:rsid w:val="00ED2F4F"/>
    <w:rsid w:val="00ED3106"/>
    <w:rsid w:val="00ED3331"/>
    <w:rsid w:val="00ED33AE"/>
    <w:rsid w:val="00ED35CF"/>
    <w:rsid w:val="00ED3688"/>
    <w:rsid w:val="00ED3775"/>
    <w:rsid w:val="00ED377B"/>
    <w:rsid w:val="00ED3906"/>
    <w:rsid w:val="00ED393B"/>
    <w:rsid w:val="00ED3E11"/>
    <w:rsid w:val="00ED3F5C"/>
    <w:rsid w:val="00ED4002"/>
    <w:rsid w:val="00ED40A6"/>
    <w:rsid w:val="00ED42E7"/>
    <w:rsid w:val="00ED455D"/>
    <w:rsid w:val="00ED4942"/>
    <w:rsid w:val="00ED499D"/>
    <w:rsid w:val="00ED4A34"/>
    <w:rsid w:val="00ED4A6D"/>
    <w:rsid w:val="00ED4F75"/>
    <w:rsid w:val="00ED4F7B"/>
    <w:rsid w:val="00ED5097"/>
    <w:rsid w:val="00ED50C5"/>
    <w:rsid w:val="00ED53FA"/>
    <w:rsid w:val="00ED54C1"/>
    <w:rsid w:val="00ED55A8"/>
    <w:rsid w:val="00ED56B0"/>
    <w:rsid w:val="00ED5777"/>
    <w:rsid w:val="00ED583D"/>
    <w:rsid w:val="00ED58A6"/>
    <w:rsid w:val="00ED5BA3"/>
    <w:rsid w:val="00ED5E8E"/>
    <w:rsid w:val="00ED5F88"/>
    <w:rsid w:val="00ED6122"/>
    <w:rsid w:val="00ED614E"/>
    <w:rsid w:val="00ED6154"/>
    <w:rsid w:val="00ED61FC"/>
    <w:rsid w:val="00ED6408"/>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C8D"/>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663"/>
    <w:rsid w:val="00EE36A1"/>
    <w:rsid w:val="00EE3842"/>
    <w:rsid w:val="00EE38C2"/>
    <w:rsid w:val="00EE3925"/>
    <w:rsid w:val="00EE3AFF"/>
    <w:rsid w:val="00EE3BB2"/>
    <w:rsid w:val="00EE3BD1"/>
    <w:rsid w:val="00EE3CE2"/>
    <w:rsid w:val="00EE3E30"/>
    <w:rsid w:val="00EE3FFE"/>
    <w:rsid w:val="00EE41C4"/>
    <w:rsid w:val="00EE439D"/>
    <w:rsid w:val="00EE44D9"/>
    <w:rsid w:val="00EE465F"/>
    <w:rsid w:val="00EE47C2"/>
    <w:rsid w:val="00EE4B65"/>
    <w:rsid w:val="00EE4E8B"/>
    <w:rsid w:val="00EE4F9C"/>
    <w:rsid w:val="00EE54CE"/>
    <w:rsid w:val="00EE59D8"/>
    <w:rsid w:val="00EE5A27"/>
    <w:rsid w:val="00EE5CDE"/>
    <w:rsid w:val="00EE5D9C"/>
    <w:rsid w:val="00EE6414"/>
    <w:rsid w:val="00EE69D6"/>
    <w:rsid w:val="00EE6E77"/>
    <w:rsid w:val="00EE6EE5"/>
    <w:rsid w:val="00EE742F"/>
    <w:rsid w:val="00EE755E"/>
    <w:rsid w:val="00EE76A9"/>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1093"/>
    <w:rsid w:val="00EF11DA"/>
    <w:rsid w:val="00EF17D5"/>
    <w:rsid w:val="00EF195B"/>
    <w:rsid w:val="00EF1AAC"/>
    <w:rsid w:val="00EF1CD0"/>
    <w:rsid w:val="00EF1F62"/>
    <w:rsid w:val="00EF1FCB"/>
    <w:rsid w:val="00EF20AF"/>
    <w:rsid w:val="00EF21C3"/>
    <w:rsid w:val="00EF22ED"/>
    <w:rsid w:val="00EF2388"/>
    <w:rsid w:val="00EF240D"/>
    <w:rsid w:val="00EF2584"/>
    <w:rsid w:val="00EF2978"/>
    <w:rsid w:val="00EF29F6"/>
    <w:rsid w:val="00EF29FE"/>
    <w:rsid w:val="00EF2ADE"/>
    <w:rsid w:val="00EF2C14"/>
    <w:rsid w:val="00EF2C6E"/>
    <w:rsid w:val="00EF2D08"/>
    <w:rsid w:val="00EF2D6B"/>
    <w:rsid w:val="00EF2E6B"/>
    <w:rsid w:val="00EF3613"/>
    <w:rsid w:val="00EF373F"/>
    <w:rsid w:val="00EF3F50"/>
    <w:rsid w:val="00EF40AF"/>
    <w:rsid w:val="00EF4204"/>
    <w:rsid w:val="00EF434F"/>
    <w:rsid w:val="00EF4845"/>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91F"/>
    <w:rsid w:val="00F00A4B"/>
    <w:rsid w:val="00F00BCB"/>
    <w:rsid w:val="00F00CD1"/>
    <w:rsid w:val="00F00E6D"/>
    <w:rsid w:val="00F00EF2"/>
    <w:rsid w:val="00F01207"/>
    <w:rsid w:val="00F0146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F6"/>
    <w:rsid w:val="00F0377E"/>
    <w:rsid w:val="00F03BB8"/>
    <w:rsid w:val="00F03CF4"/>
    <w:rsid w:val="00F03D1B"/>
    <w:rsid w:val="00F03EB2"/>
    <w:rsid w:val="00F04158"/>
    <w:rsid w:val="00F041AC"/>
    <w:rsid w:val="00F04322"/>
    <w:rsid w:val="00F045B8"/>
    <w:rsid w:val="00F045FF"/>
    <w:rsid w:val="00F0480C"/>
    <w:rsid w:val="00F04868"/>
    <w:rsid w:val="00F04A92"/>
    <w:rsid w:val="00F04C7B"/>
    <w:rsid w:val="00F04E34"/>
    <w:rsid w:val="00F04F40"/>
    <w:rsid w:val="00F0514E"/>
    <w:rsid w:val="00F051E2"/>
    <w:rsid w:val="00F0527D"/>
    <w:rsid w:val="00F052E0"/>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946"/>
    <w:rsid w:val="00F06A22"/>
    <w:rsid w:val="00F06BA3"/>
    <w:rsid w:val="00F07054"/>
    <w:rsid w:val="00F070C6"/>
    <w:rsid w:val="00F071CC"/>
    <w:rsid w:val="00F07390"/>
    <w:rsid w:val="00F073D2"/>
    <w:rsid w:val="00F073E7"/>
    <w:rsid w:val="00F074A0"/>
    <w:rsid w:val="00F07500"/>
    <w:rsid w:val="00F07519"/>
    <w:rsid w:val="00F075FE"/>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2FE"/>
    <w:rsid w:val="00F114EA"/>
    <w:rsid w:val="00F1176C"/>
    <w:rsid w:val="00F11C10"/>
    <w:rsid w:val="00F121D6"/>
    <w:rsid w:val="00F12351"/>
    <w:rsid w:val="00F12377"/>
    <w:rsid w:val="00F1246F"/>
    <w:rsid w:val="00F126CB"/>
    <w:rsid w:val="00F128C5"/>
    <w:rsid w:val="00F12969"/>
    <w:rsid w:val="00F129D5"/>
    <w:rsid w:val="00F12A32"/>
    <w:rsid w:val="00F12A73"/>
    <w:rsid w:val="00F12B13"/>
    <w:rsid w:val="00F130CF"/>
    <w:rsid w:val="00F131E1"/>
    <w:rsid w:val="00F13294"/>
    <w:rsid w:val="00F134C3"/>
    <w:rsid w:val="00F137A7"/>
    <w:rsid w:val="00F13AAA"/>
    <w:rsid w:val="00F13E3F"/>
    <w:rsid w:val="00F140B4"/>
    <w:rsid w:val="00F14160"/>
    <w:rsid w:val="00F14276"/>
    <w:rsid w:val="00F143F9"/>
    <w:rsid w:val="00F1457E"/>
    <w:rsid w:val="00F145D8"/>
    <w:rsid w:val="00F1495E"/>
    <w:rsid w:val="00F14987"/>
    <w:rsid w:val="00F14AF2"/>
    <w:rsid w:val="00F14BB4"/>
    <w:rsid w:val="00F14CC3"/>
    <w:rsid w:val="00F14D16"/>
    <w:rsid w:val="00F14DEA"/>
    <w:rsid w:val="00F14EA8"/>
    <w:rsid w:val="00F14EFD"/>
    <w:rsid w:val="00F14F3C"/>
    <w:rsid w:val="00F1517C"/>
    <w:rsid w:val="00F15193"/>
    <w:rsid w:val="00F15314"/>
    <w:rsid w:val="00F1544D"/>
    <w:rsid w:val="00F15477"/>
    <w:rsid w:val="00F15656"/>
    <w:rsid w:val="00F15843"/>
    <w:rsid w:val="00F15995"/>
    <w:rsid w:val="00F15CF5"/>
    <w:rsid w:val="00F15F64"/>
    <w:rsid w:val="00F16135"/>
    <w:rsid w:val="00F16164"/>
    <w:rsid w:val="00F16739"/>
    <w:rsid w:val="00F16DB4"/>
    <w:rsid w:val="00F16DE2"/>
    <w:rsid w:val="00F170C0"/>
    <w:rsid w:val="00F17371"/>
    <w:rsid w:val="00F173FF"/>
    <w:rsid w:val="00F174E7"/>
    <w:rsid w:val="00F178FA"/>
    <w:rsid w:val="00F17A7F"/>
    <w:rsid w:val="00F17B20"/>
    <w:rsid w:val="00F17B32"/>
    <w:rsid w:val="00F17BFF"/>
    <w:rsid w:val="00F2052B"/>
    <w:rsid w:val="00F20612"/>
    <w:rsid w:val="00F206B8"/>
    <w:rsid w:val="00F20709"/>
    <w:rsid w:val="00F20A22"/>
    <w:rsid w:val="00F20AE9"/>
    <w:rsid w:val="00F20DB3"/>
    <w:rsid w:val="00F20E26"/>
    <w:rsid w:val="00F20E66"/>
    <w:rsid w:val="00F21493"/>
    <w:rsid w:val="00F2152E"/>
    <w:rsid w:val="00F215EA"/>
    <w:rsid w:val="00F21921"/>
    <w:rsid w:val="00F21C13"/>
    <w:rsid w:val="00F21C56"/>
    <w:rsid w:val="00F21C89"/>
    <w:rsid w:val="00F21DA8"/>
    <w:rsid w:val="00F22183"/>
    <w:rsid w:val="00F222FD"/>
    <w:rsid w:val="00F223A9"/>
    <w:rsid w:val="00F223EE"/>
    <w:rsid w:val="00F22545"/>
    <w:rsid w:val="00F2260F"/>
    <w:rsid w:val="00F228F2"/>
    <w:rsid w:val="00F22D86"/>
    <w:rsid w:val="00F22F73"/>
    <w:rsid w:val="00F23493"/>
    <w:rsid w:val="00F23763"/>
    <w:rsid w:val="00F2384F"/>
    <w:rsid w:val="00F2395E"/>
    <w:rsid w:val="00F23A50"/>
    <w:rsid w:val="00F23C0A"/>
    <w:rsid w:val="00F23C91"/>
    <w:rsid w:val="00F23D9F"/>
    <w:rsid w:val="00F23E2B"/>
    <w:rsid w:val="00F24105"/>
    <w:rsid w:val="00F2413C"/>
    <w:rsid w:val="00F2429B"/>
    <w:rsid w:val="00F242AD"/>
    <w:rsid w:val="00F245F0"/>
    <w:rsid w:val="00F247F2"/>
    <w:rsid w:val="00F24AD0"/>
    <w:rsid w:val="00F24D3B"/>
    <w:rsid w:val="00F24E71"/>
    <w:rsid w:val="00F25185"/>
    <w:rsid w:val="00F2518F"/>
    <w:rsid w:val="00F252A8"/>
    <w:rsid w:val="00F253B8"/>
    <w:rsid w:val="00F255D9"/>
    <w:rsid w:val="00F25ABD"/>
    <w:rsid w:val="00F25DA3"/>
    <w:rsid w:val="00F25EA8"/>
    <w:rsid w:val="00F2607C"/>
    <w:rsid w:val="00F2614F"/>
    <w:rsid w:val="00F262ED"/>
    <w:rsid w:val="00F263CE"/>
    <w:rsid w:val="00F26414"/>
    <w:rsid w:val="00F265F7"/>
    <w:rsid w:val="00F26806"/>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167C"/>
    <w:rsid w:val="00F3177D"/>
    <w:rsid w:val="00F31858"/>
    <w:rsid w:val="00F3187A"/>
    <w:rsid w:val="00F31899"/>
    <w:rsid w:val="00F318CF"/>
    <w:rsid w:val="00F31CC4"/>
    <w:rsid w:val="00F31CD4"/>
    <w:rsid w:val="00F31E23"/>
    <w:rsid w:val="00F31E81"/>
    <w:rsid w:val="00F31F3D"/>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D3D"/>
    <w:rsid w:val="00F3352D"/>
    <w:rsid w:val="00F33540"/>
    <w:rsid w:val="00F33B86"/>
    <w:rsid w:val="00F33BAA"/>
    <w:rsid w:val="00F33D28"/>
    <w:rsid w:val="00F33D8F"/>
    <w:rsid w:val="00F33DC8"/>
    <w:rsid w:val="00F34046"/>
    <w:rsid w:val="00F34444"/>
    <w:rsid w:val="00F344AA"/>
    <w:rsid w:val="00F3484E"/>
    <w:rsid w:val="00F34887"/>
    <w:rsid w:val="00F348BF"/>
    <w:rsid w:val="00F34EBE"/>
    <w:rsid w:val="00F3539B"/>
    <w:rsid w:val="00F3554F"/>
    <w:rsid w:val="00F355D3"/>
    <w:rsid w:val="00F35676"/>
    <w:rsid w:val="00F356DF"/>
    <w:rsid w:val="00F359CA"/>
    <w:rsid w:val="00F35BCA"/>
    <w:rsid w:val="00F35C62"/>
    <w:rsid w:val="00F35DCE"/>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E8"/>
    <w:rsid w:val="00F3740E"/>
    <w:rsid w:val="00F376D5"/>
    <w:rsid w:val="00F378F1"/>
    <w:rsid w:val="00F37F53"/>
    <w:rsid w:val="00F37FB9"/>
    <w:rsid w:val="00F40057"/>
    <w:rsid w:val="00F401B4"/>
    <w:rsid w:val="00F40259"/>
    <w:rsid w:val="00F4025A"/>
    <w:rsid w:val="00F40350"/>
    <w:rsid w:val="00F403A1"/>
    <w:rsid w:val="00F403DB"/>
    <w:rsid w:val="00F40584"/>
    <w:rsid w:val="00F4065A"/>
    <w:rsid w:val="00F407D1"/>
    <w:rsid w:val="00F4081D"/>
    <w:rsid w:val="00F408D4"/>
    <w:rsid w:val="00F408D7"/>
    <w:rsid w:val="00F409A9"/>
    <w:rsid w:val="00F40BB6"/>
    <w:rsid w:val="00F40DB8"/>
    <w:rsid w:val="00F41191"/>
    <w:rsid w:val="00F4147C"/>
    <w:rsid w:val="00F414E1"/>
    <w:rsid w:val="00F41B90"/>
    <w:rsid w:val="00F41D48"/>
    <w:rsid w:val="00F41E2C"/>
    <w:rsid w:val="00F41F79"/>
    <w:rsid w:val="00F41FC0"/>
    <w:rsid w:val="00F421ED"/>
    <w:rsid w:val="00F422EE"/>
    <w:rsid w:val="00F4231F"/>
    <w:rsid w:val="00F4245D"/>
    <w:rsid w:val="00F4275C"/>
    <w:rsid w:val="00F42A3A"/>
    <w:rsid w:val="00F42A6C"/>
    <w:rsid w:val="00F42AC3"/>
    <w:rsid w:val="00F42D9A"/>
    <w:rsid w:val="00F42EA8"/>
    <w:rsid w:val="00F42EDB"/>
    <w:rsid w:val="00F4325F"/>
    <w:rsid w:val="00F432DC"/>
    <w:rsid w:val="00F43337"/>
    <w:rsid w:val="00F4344C"/>
    <w:rsid w:val="00F434B2"/>
    <w:rsid w:val="00F43564"/>
    <w:rsid w:val="00F437F2"/>
    <w:rsid w:val="00F43B85"/>
    <w:rsid w:val="00F43B8A"/>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366"/>
    <w:rsid w:val="00F4545E"/>
    <w:rsid w:val="00F4552F"/>
    <w:rsid w:val="00F45693"/>
    <w:rsid w:val="00F4599E"/>
    <w:rsid w:val="00F45D01"/>
    <w:rsid w:val="00F45D96"/>
    <w:rsid w:val="00F45E1A"/>
    <w:rsid w:val="00F46553"/>
    <w:rsid w:val="00F467A3"/>
    <w:rsid w:val="00F4696A"/>
    <w:rsid w:val="00F46A3C"/>
    <w:rsid w:val="00F46A5F"/>
    <w:rsid w:val="00F46B4A"/>
    <w:rsid w:val="00F46C39"/>
    <w:rsid w:val="00F46C80"/>
    <w:rsid w:val="00F4719B"/>
    <w:rsid w:val="00F47409"/>
    <w:rsid w:val="00F476D8"/>
    <w:rsid w:val="00F47A7D"/>
    <w:rsid w:val="00F47D1D"/>
    <w:rsid w:val="00F5046A"/>
    <w:rsid w:val="00F50542"/>
    <w:rsid w:val="00F507D3"/>
    <w:rsid w:val="00F509F2"/>
    <w:rsid w:val="00F50ADE"/>
    <w:rsid w:val="00F50BD6"/>
    <w:rsid w:val="00F50C4B"/>
    <w:rsid w:val="00F50C9E"/>
    <w:rsid w:val="00F50EBD"/>
    <w:rsid w:val="00F50FFA"/>
    <w:rsid w:val="00F511E0"/>
    <w:rsid w:val="00F51200"/>
    <w:rsid w:val="00F512A1"/>
    <w:rsid w:val="00F51329"/>
    <w:rsid w:val="00F5146F"/>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FB2"/>
    <w:rsid w:val="00F53040"/>
    <w:rsid w:val="00F53215"/>
    <w:rsid w:val="00F532E8"/>
    <w:rsid w:val="00F534BF"/>
    <w:rsid w:val="00F53513"/>
    <w:rsid w:val="00F537FF"/>
    <w:rsid w:val="00F5380A"/>
    <w:rsid w:val="00F539FB"/>
    <w:rsid w:val="00F53AA1"/>
    <w:rsid w:val="00F53D42"/>
    <w:rsid w:val="00F53F64"/>
    <w:rsid w:val="00F540DB"/>
    <w:rsid w:val="00F5431E"/>
    <w:rsid w:val="00F54360"/>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75"/>
    <w:rsid w:val="00F57A55"/>
    <w:rsid w:val="00F57CDB"/>
    <w:rsid w:val="00F57E1B"/>
    <w:rsid w:val="00F60034"/>
    <w:rsid w:val="00F60547"/>
    <w:rsid w:val="00F60594"/>
    <w:rsid w:val="00F606DB"/>
    <w:rsid w:val="00F60724"/>
    <w:rsid w:val="00F6093A"/>
    <w:rsid w:val="00F60B3D"/>
    <w:rsid w:val="00F60CD6"/>
    <w:rsid w:val="00F60F11"/>
    <w:rsid w:val="00F6111C"/>
    <w:rsid w:val="00F6120E"/>
    <w:rsid w:val="00F614B9"/>
    <w:rsid w:val="00F614C0"/>
    <w:rsid w:val="00F615EE"/>
    <w:rsid w:val="00F61647"/>
    <w:rsid w:val="00F619CB"/>
    <w:rsid w:val="00F619F6"/>
    <w:rsid w:val="00F62115"/>
    <w:rsid w:val="00F6221A"/>
    <w:rsid w:val="00F6221C"/>
    <w:rsid w:val="00F624B3"/>
    <w:rsid w:val="00F628F9"/>
    <w:rsid w:val="00F62B10"/>
    <w:rsid w:val="00F62D7B"/>
    <w:rsid w:val="00F62DB7"/>
    <w:rsid w:val="00F630F9"/>
    <w:rsid w:val="00F632C9"/>
    <w:rsid w:val="00F63347"/>
    <w:rsid w:val="00F633D1"/>
    <w:rsid w:val="00F6370F"/>
    <w:rsid w:val="00F63BEC"/>
    <w:rsid w:val="00F63D53"/>
    <w:rsid w:val="00F64279"/>
    <w:rsid w:val="00F644BB"/>
    <w:rsid w:val="00F6451A"/>
    <w:rsid w:val="00F6487D"/>
    <w:rsid w:val="00F649EE"/>
    <w:rsid w:val="00F64E4B"/>
    <w:rsid w:val="00F65003"/>
    <w:rsid w:val="00F651AF"/>
    <w:rsid w:val="00F657CF"/>
    <w:rsid w:val="00F65808"/>
    <w:rsid w:val="00F65864"/>
    <w:rsid w:val="00F6587D"/>
    <w:rsid w:val="00F65972"/>
    <w:rsid w:val="00F659F5"/>
    <w:rsid w:val="00F65A82"/>
    <w:rsid w:val="00F65A9B"/>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C13"/>
    <w:rsid w:val="00F67C15"/>
    <w:rsid w:val="00F67E7B"/>
    <w:rsid w:val="00F67F32"/>
    <w:rsid w:val="00F7008E"/>
    <w:rsid w:val="00F70336"/>
    <w:rsid w:val="00F704C5"/>
    <w:rsid w:val="00F70741"/>
    <w:rsid w:val="00F70993"/>
    <w:rsid w:val="00F709AE"/>
    <w:rsid w:val="00F70A95"/>
    <w:rsid w:val="00F70C73"/>
    <w:rsid w:val="00F70D1A"/>
    <w:rsid w:val="00F70DC8"/>
    <w:rsid w:val="00F70DEB"/>
    <w:rsid w:val="00F70F3D"/>
    <w:rsid w:val="00F71077"/>
    <w:rsid w:val="00F711A0"/>
    <w:rsid w:val="00F71203"/>
    <w:rsid w:val="00F713A3"/>
    <w:rsid w:val="00F715AC"/>
    <w:rsid w:val="00F715F6"/>
    <w:rsid w:val="00F716B1"/>
    <w:rsid w:val="00F71A8F"/>
    <w:rsid w:val="00F71BB4"/>
    <w:rsid w:val="00F71C56"/>
    <w:rsid w:val="00F71F47"/>
    <w:rsid w:val="00F71F93"/>
    <w:rsid w:val="00F71FA0"/>
    <w:rsid w:val="00F720EA"/>
    <w:rsid w:val="00F721AA"/>
    <w:rsid w:val="00F72200"/>
    <w:rsid w:val="00F7224C"/>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2D4"/>
    <w:rsid w:val="00F732E7"/>
    <w:rsid w:val="00F73427"/>
    <w:rsid w:val="00F73630"/>
    <w:rsid w:val="00F7376D"/>
    <w:rsid w:val="00F738EA"/>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185"/>
    <w:rsid w:val="00F761FA"/>
    <w:rsid w:val="00F762BA"/>
    <w:rsid w:val="00F7633A"/>
    <w:rsid w:val="00F763B0"/>
    <w:rsid w:val="00F76792"/>
    <w:rsid w:val="00F76894"/>
    <w:rsid w:val="00F76938"/>
    <w:rsid w:val="00F76A98"/>
    <w:rsid w:val="00F76AD1"/>
    <w:rsid w:val="00F76B44"/>
    <w:rsid w:val="00F76BD9"/>
    <w:rsid w:val="00F76C07"/>
    <w:rsid w:val="00F76F10"/>
    <w:rsid w:val="00F770BD"/>
    <w:rsid w:val="00F77395"/>
    <w:rsid w:val="00F77B23"/>
    <w:rsid w:val="00F77C6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EDA"/>
    <w:rsid w:val="00F8329F"/>
    <w:rsid w:val="00F83383"/>
    <w:rsid w:val="00F833BA"/>
    <w:rsid w:val="00F836E0"/>
    <w:rsid w:val="00F83769"/>
    <w:rsid w:val="00F83810"/>
    <w:rsid w:val="00F83877"/>
    <w:rsid w:val="00F83966"/>
    <w:rsid w:val="00F83BF3"/>
    <w:rsid w:val="00F83EB7"/>
    <w:rsid w:val="00F84080"/>
    <w:rsid w:val="00F840F8"/>
    <w:rsid w:val="00F841CC"/>
    <w:rsid w:val="00F841E8"/>
    <w:rsid w:val="00F841F4"/>
    <w:rsid w:val="00F841FB"/>
    <w:rsid w:val="00F84421"/>
    <w:rsid w:val="00F8449B"/>
    <w:rsid w:val="00F84626"/>
    <w:rsid w:val="00F849AC"/>
    <w:rsid w:val="00F84B44"/>
    <w:rsid w:val="00F84FC8"/>
    <w:rsid w:val="00F85183"/>
    <w:rsid w:val="00F851BC"/>
    <w:rsid w:val="00F855F1"/>
    <w:rsid w:val="00F85691"/>
    <w:rsid w:val="00F85977"/>
    <w:rsid w:val="00F85CFF"/>
    <w:rsid w:val="00F85E60"/>
    <w:rsid w:val="00F85F6B"/>
    <w:rsid w:val="00F85F80"/>
    <w:rsid w:val="00F85FD6"/>
    <w:rsid w:val="00F8601B"/>
    <w:rsid w:val="00F8626E"/>
    <w:rsid w:val="00F86287"/>
    <w:rsid w:val="00F862C6"/>
    <w:rsid w:val="00F86440"/>
    <w:rsid w:val="00F86490"/>
    <w:rsid w:val="00F86502"/>
    <w:rsid w:val="00F865B9"/>
    <w:rsid w:val="00F8666C"/>
    <w:rsid w:val="00F86682"/>
    <w:rsid w:val="00F86AE8"/>
    <w:rsid w:val="00F86BAD"/>
    <w:rsid w:val="00F86DC3"/>
    <w:rsid w:val="00F87013"/>
    <w:rsid w:val="00F87032"/>
    <w:rsid w:val="00F87094"/>
    <w:rsid w:val="00F87581"/>
    <w:rsid w:val="00F87787"/>
    <w:rsid w:val="00F87795"/>
    <w:rsid w:val="00F877F9"/>
    <w:rsid w:val="00F8790E"/>
    <w:rsid w:val="00F87AB3"/>
    <w:rsid w:val="00F87AD1"/>
    <w:rsid w:val="00F87B4F"/>
    <w:rsid w:val="00F87B56"/>
    <w:rsid w:val="00F87BBF"/>
    <w:rsid w:val="00F90182"/>
    <w:rsid w:val="00F90342"/>
    <w:rsid w:val="00F903B6"/>
    <w:rsid w:val="00F904F0"/>
    <w:rsid w:val="00F90723"/>
    <w:rsid w:val="00F90730"/>
    <w:rsid w:val="00F90917"/>
    <w:rsid w:val="00F90C5D"/>
    <w:rsid w:val="00F90E0C"/>
    <w:rsid w:val="00F91219"/>
    <w:rsid w:val="00F912CF"/>
    <w:rsid w:val="00F9134D"/>
    <w:rsid w:val="00F91389"/>
    <w:rsid w:val="00F913DC"/>
    <w:rsid w:val="00F91728"/>
    <w:rsid w:val="00F91846"/>
    <w:rsid w:val="00F91911"/>
    <w:rsid w:val="00F91BA7"/>
    <w:rsid w:val="00F91C19"/>
    <w:rsid w:val="00F91C5C"/>
    <w:rsid w:val="00F91DDA"/>
    <w:rsid w:val="00F91F57"/>
    <w:rsid w:val="00F92105"/>
    <w:rsid w:val="00F926A3"/>
    <w:rsid w:val="00F92BD6"/>
    <w:rsid w:val="00F92CD7"/>
    <w:rsid w:val="00F92CDD"/>
    <w:rsid w:val="00F92D38"/>
    <w:rsid w:val="00F92F5A"/>
    <w:rsid w:val="00F9374B"/>
    <w:rsid w:val="00F93753"/>
    <w:rsid w:val="00F93777"/>
    <w:rsid w:val="00F93787"/>
    <w:rsid w:val="00F9397A"/>
    <w:rsid w:val="00F93A37"/>
    <w:rsid w:val="00F93D59"/>
    <w:rsid w:val="00F93F5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913"/>
    <w:rsid w:val="00F95B24"/>
    <w:rsid w:val="00F95C97"/>
    <w:rsid w:val="00F95CBE"/>
    <w:rsid w:val="00F95D23"/>
    <w:rsid w:val="00F95FA3"/>
    <w:rsid w:val="00F9618B"/>
    <w:rsid w:val="00F96500"/>
    <w:rsid w:val="00F96660"/>
    <w:rsid w:val="00F9698B"/>
    <w:rsid w:val="00F96DDF"/>
    <w:rsid w:val="00F96E87"/>
    <w:rsid w:val="00F97276"/>
    <w:rsid w:val="00F977DE"/>
    <w:rsid w:val="00F97897"/>
    <w:rsid w:val="00F97A23"/>
    <w:rsid w:val="00F97B2A"/>
    <w:rsid w:val="00F97D87"/>
    <w:rsid w:val="00F97E2A"/>
    <w:rsid w:val="00FA0270"/>
    <w:rsid w:val="00FA0304"/>
    <w:rsid w:val="00FA0395"/>
    <w:rsid w:val="00FA0520"/>
    <w:rsid w:val="00FA08C0"/>
    <w:rsid w:val="00FA0915"/>
    <w:rsid w:val="00FA0977"/>
    <w:rsid w:val="00FA0B61"/>
    <w:rsid w:val="00FA0D9C"/>
    <w:rsid w:val="00FA0DE3"/>
    <w:rsid w:val="00FA1123"/>
    <w:rsid w:val="00FA1198"/>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8D2"/>
    <w:rsid w:val="00FA7E5C"/>
    <w:rsid w:val="00FA7EEF"/>
    <w:rsid w:val="00FA7F36"/>
    <w:rsid w:val="00FA7F6E"/>
    <w:rsid w:val="00FA7FB5"/>
    <w:rsid w:val="00FA7FBB"/>
    <w:rsid w:val="00FA7FCC"/>
    <w:rsid w:val="00FB052D"/>
    <w:rsid w:val="00FB05EC"/>
    <w:rsid w:val="00FB080C"/>
    <w:rsid w:val="00FB0A1E"/>
    <w:rsid w:val="00FB0CD7"/>
    <w:rsid w:val="00FB0FAA"/>
    <w:rsid w:val="00FB1266"/>
    <w:rsid w:val="00FB1729"/>
    <w:rsid w:val="00FB1854"/>
    <w:rsid w:val="00FB18C6"/>
    <w:rsid w:val="00FB1922"/>
    <w:rsid w:val="00FB1A01"/>
    <w:rsid w:val="00FB1ADC"/>
    <w:rsid w:val="00FB1CB5"/>
    <w:rsid w:val="00FB22BE"/>
    <w:rsid w:val="00FB22D7"/>
    <w:rsid w:val="00FB22F5"/>
    <w:rsid w:val="00FB2301"/>
    <w:rsid w:val="00FB2379"/>
    <w:rsid w:val="00FB238B"/>
    <w:rsid w:val="00FB2558"/>
    <w:rsid w:val="00FB2807"/>
    <w:rsid w:val="00FB28DB"/>
    <w:rsid w:val="00FB2922"/>
    <w:rsid w:val="00FB2C17"/>
    <w:rsid w:val="00FB2CB8"/>
    <w:rsid w:val="00FB2E75"/>
    <w:rsid w:val="00FB30EE"/>
    <w:rsid w:val="00FB30FB"/>
    <w:rsid w:val="00FB311A"/>
    <w:rsid w:val="00FB3508"/>
    <w:rsid w:val="00FB36D6"/>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92F"/>
    <w:rsid w:val="00FB4B8A"/>
    <w:rsid w:val="00FB4E39"/>
    <w:rsid w:val="00FB5152"/>
    <w:rsid w:val="00FB51EC"/>
    <w:rsid w:val="00FB5259"/>
    <w:rsid w:val="00FB53F5"/>
    <w:rsid w:val="00FB54A4"/>
    <w:rsid w:val="00FB563C"/>
    <w:rsid w:val="00FB5AF1"/>
    <w:rsid w:val="00FB5CE9"/>
    <w:rsid w:val="00FB5F8F"/>
    <w:rsid w:val="00FB6127"/>
    <w:rsid w:val="00FB615D"/>
    <w:rsid w:val="00FB638C"/>
    <w:rsid w:val="00FB6392"/>
    <w:rsid w:val="00FB64C6"/>
    <w:rsid w:val="00FB6576"/>
    <w:rsid w:val="00FB6662"/>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CF"/>
    <w:rsid w:val="00FB7640"/>
    <w:rsid w:val="00FB78A4"/>
    <w:rsid w:val="00FB7971"/>
    <w:rsid w:val="00FB79B7"/>
    <w:rsid w:val="00FB7A0B"/>
    <w:rsid w:val="00FB7F91"/>
    <w:rsid w:val="00FC0040"/>
    <w:rsid w:val="00FC0065"/>
    <w:rsid w:val="00FC012F"/>
    <w:rsid w:val="00FC0158"/>
    <w:rsid w:val="00FC0200"/>
    <w:rsid w:val="00FC03B1"/>
    <w:rsid w:val="00FC04A1"/>
    <w:rsid w:val="00FC062F"/>
    <w:rsid w:val="00FC0754"/>
    <w:rsid w:val="00FC0ADC"/>
    <w:rsid w:val="00FC0BF5"/>
    <w:rsid w:val="00FC0EA4"/>
    <w:rsid w:val="00FC0EB5"/>
    <w:rsid w:val="00FC0EEC"/>
    <w:rsid w:val="00FC12F0"/>
    <w:rsid w:val="00FC16A3"/>
    <w:rsid w:val="00FC1937"/>
    <w:rsid w:val="00FC1A47"/>
    <w:rsid w:val="00FC1A52"/>
    <w:rsid w:val="00FC1C4C"/>
    <w:rsid w:val="00FC2215"/>
    <w:rsid w:val="00FC234D"/>
    <w:rsid w:val="00FC2532"/>
    <w:rsid w:val="00FC260B"/>
    <w:rsid w:val="00FC26BE"/>
    <w:rsid w:val="00FC2BD1"/>
    <w:rsid w:val="00FC2C30"/>
    <w:rsid w:val="00FC2C53"/>
    <w:rsid w:val="00FC2F03"/>
    <w:rsid w:val="00FC352A"/>
    <w:rsid w:val="00FC35AC"/>
    <w:rsid w:val="00FC3612"/>
    <w:rsid w:val="00FC3830"/>
    <w:rsid w:val="00FC38F1"/>
    <w:rsid w:val="00FC39D5"/>
    <w:rsid w:val="00FC3AEE"/>
    <w:rsid w:val="00FC3B9E"/>
    <w:rsid w:val="00FC3EA9"/>
    <w:rsid w:val="00FC3EAB"/>
    <w:rsid w:val="00FC4074"/>
    <w:rsid w:val="00FC421D"/>
    <w:rsid w:val="00FC42E1"/>
    <w:rsid w:val="00FC448B"/>
    <w:rsid w:val="00FC46C7"/>
    <w:rsid w:val="00FC4D61"/>
    <w:rsid w:val="00FC4D7A"/>
    <w:rsid w:val="00FC4E20"/>
    <w:rsid w:val="00FC4E3F"/>
    <w:rsid w:val="00FC4EBB"/>
    <w:rsid w:val="00FC4EF7"/>
    <w:rsid w:val="00FC5129"/>
    <w:rsid w:val="00FC516A"/>
    <w:rsid w:val="00FC5564"/>
    <w:rsid w:val="00FC55C9"/>
    <w:rsid w:val="00FC56FA"/>
    <w:rsid w:val="00FC5923"/>
    <w:rsid w:val="00FC597B"/>
    <w:rsid w:val="00FC5CF1"/>
    <w:rsid w:val="00FC61E6"/>
    <w:rsid w:val="00FC6238"/>
    <w:rsid w:val="00FC642A"/>
    <w:rsid w:val="00FC6503"/>
    <w:rsid w:val="00FC691D"/>
    <w:rsid w:val="00FC6947"/>
    <w:rsid w:val="00FC6981"/>
    <w:rsid w:val="00FC6DB8"/>
    <w:rsid w:val="00FC73B0"/>
    <w:rsid w:val="00FC7515"/>
    <w:rsid w:val="00FC766A"/>
    <w:rsid w:val="00FC76FB"/>
    <w:rsid w:val="00FC7951"/>
    <w:rsid w:val="00FC7AA6"/>
    <w:rsid w:val="00FC7EAE"/>
    <w:rsid w:val="00FC7F40"/>
    <w:rsid w:val="00FD05C0"/>
    <w:rsid w:val="00FD05CB"/>
    <w:rsid w:val="00FD081C"/>
    <w:rsid w:val="00FD08E3"/>
    <w:rsid w:val="00FD0B61"/>
    <w:rsid w:val="00FD0D85"/>
    <w:rsid w:val="00FD0E86"/>
    <w:rsid w:val="00FD1316"/>
    <w:rsid w:val="00FD1506"/>
    <w:rsid w:val="00FD167F"/>
    <w:rsid w:val="00FD175F"/>
    <w:rsid w:val="00FD17B4"/>
    <w:rsid w:val="00FD1B0B"/>
    <w:rsid w:val="00FD1D3F"/>
    <w:rsid w:val="00FD236B"/>
    <w:rsid w:val="00FD2785"/>
    <w:rsid w:val="00FD28DF"/>
    <w:rsid w:val="00FD296C"/>
    <w:rsid w:val="00FD2B9A"/>
    <w:rsid w:val="00FD2C50"/>
    <w:rsid w:val="00FD2C61"/>
    <w:rsid w:val="00FD2C72"/>
    <w:rsid w:val="00FD2DCD"/>
    <w:rsid w:val="00FD2EF9"/>
    <w:rsid w:val="00FD2F9D"/>
    <w:rsid w:val="00FD3345"/>
    <w:rsid w:val="00FD336D"/>
    <w:rsid w:val="00FD33FC"/>
    <w:rsid w:val="00FD3598"/>
    <w:rsid w:val="00FD36F7"/>
    <w:rsid w:val="00FD3730"/>
    <w:rsid w:val="00FD3782"/>
    <w:rsid w:val="00FD38B1"/>
    <w:rsid w:val="00FD3948"/>
    <w:rsid w:val="00FD3ADE"/>
    <w:rsid w:val="00FD3B08"/>
    <w:rsid w:val="00FD43BA"/>
    <w:rsid w:val="00FD45EB"/>
    <w:rsid w:val="00FD4806"/>
    <w:rsid w:val="00FD486B"/>
    <w:rsid w:val="00FD48D3"/>
    <w:rsid w:val="00FD4901"/>
    <w:rsid w:val="00FD4919"/>
    <w:rsid w:val="00FD4941"/>
    <w:rsid w:val="00FD4AE1"/>
    <w:rsid w:val="00FD4BA4"/>
    <w:rsid w:val="00FD4BF6"/>
    <w:rsid w:val="00FD5075"/>
    <w:rsid w:val="00FD534E"/>
    <w:rsid w:val="00FD565A"/>
    <w:rsid w:val="00FD56C7"/>
    <w:rsid w:val="00FD58E7"/>
    <w:rsid w:val="00FD5961"/>
    <w:rsid w:val="00FD5B6F"/>
    <w:rsid w:val="00FD5CBB"/>
    <w:rsid w:val="00FD5CE5"/>
    <w:rsid w:val="00FD6228"/>
    <w:rsid w:val="00FD635C"/>
    <w:rsid w:val="00FD638C"/>
    <w:rsid w:val="00FD64A7"/>
    <w:rsid w:val="00FD6564"/>
    <w:rsid w:val="00FD6674"/>
    <w:rsid w:val="00FD68EF"/>
    <w:rsid w:val="00FD6A3F"/>
    <w:rsid w:val="00FD6B74"/>
    <w:rsid w:val="00FD6C26"/>
    <w:rsid w:val="00FD70AE"/>
    <w:rsid w:val="00FD711F"/>
    <w:rsid w:val="00FD736D"/>
    <w:rsid w:val="00FD7474"/>
    <w:rsid w:val="00FD7954"/>
    <w:rsid w:val="00FD7AEC"/>
    <w:rsid w:val="00FD7CFA"/>
    <w:rsid w:val="00FD7E87"/>
    <w:rsid w:val="00FE002E"/>
    <w:rsid w:val="00FE016D"/>
    <w:rsid w:val="00FE0211"/>
    <w:rsid w:val="00FE0265"/>
    <w:rsid w:val="00FE0625"/>
    <w:rsid w:val="00FE06E3"/>
    <w:rsid w:val="00FE0720"/>
    <w:rsid w:val="00FE0777"/>
    <w:rsid w:val="00FE07B5"/>
    <w:rsid w:val="00FE07F5"/>
    <w:rsid w:val="00FE09B9"/>
    <w:rsid w:val="00FE0B2D"/>
    <w:rsid w:val="00FE0B4A"/>
    <w:rsid w:val="00FE1049"/>
    <w:rsid w:val="00FE12C6"/>
    <w:rsid w:val="00FE1854"/>
    <w:rsid w:val="00FE1A0E"/>
    <w:rsid w:val="00FE1DF1"/>
    <w:rsid w:val="00FE1F56"/>
    <w:rsid w:val="00FE2062"/>
    <w:rsid w:val="00FE221E"/>
    <w:rsid w:val="00FE226F"/>
    <w:rsid w:val="00FE2370"/>
    <w:rsid w:val="00FE2398"/>
    <w:rsid w:val="00FE264B"/>
    <w:rsid w:val="00FE280C"/>
    <w:rsid w:val="00FE2A8F"/>
    <w:rsid w:val="00FE2DA2"/>
    <w:rsid w:val="00FE2F7E"/>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5D7"/>
    <w:rsid w:val="00FE6653"/>
    <w:rsid w:val="00FE6681"/>
    <w:rsid w:val="00FE6724"/>
    <w:rsid w:val="00FE67CC"/>
    <w:rsid w:val="00FE684F"/>
    <w:rsid w:val="00FE6876"/>
    <w:rsid w:val="00FE6905"/>
    <w:rsid w:val="00FE6973"/>
    <w:rsid w:val="00FE69A1"/>
    <w:rsid w:val="00FE6BCF"/>
    <w:rsid w:val="00FE6C25"/>
    <w:rsid w:val="00FE6CD5"/>
    <w:rsid w:val="00FE6D11"/>
    <w:rsid w:val="00FE6D60"/>
    <w:rsid w:val="00FE70A3"/>
    <w:rsid w:val="00FE70D2"/>
    <w:rsid w:val="00FE7229"/>
    <w:rsid w:val="00FE726F"/>
    <w:rsid w:val="00FE72B2"/>
    <w:rsid w:val="00FE73F3"/>
    <w:rsid w:val="00FE74C0"/>
    <w:rsid w:val="00FE7505"/>
    <w:rsid w:val="00FE75B3"/>
    <w:rsid w:val="00FE7988"/>
    <w:rsid w:val="00FE7A01"/>
    <w:rsid w:val="00FE7AE4"/>
    <w:rsid w:val="00FE7BE4"/>
    <w:rsid w:val="00FE7FAE"/>
    <w:rsid w:val="00FF033A"/>
    <w:rsid w:val="00FF03F2"/>
    <w:rsid w:val="00FF043B"/>
    <w:rsid w:val="00FF0607"/>
    <w:rsid w:val="00FF0957"/>
    <w:rsid w:val="00FF0964"/>
    <w:rsid w:val="00FF0A7C"/>
    <w:rsid w:val="00FF0F67"/>
    <w:rsid w:val="00FF0FC1"/>
    <w:rsid w:val="00FF1569"/>
    <w:rsid w:val="00FF1600"/>
    <w:rsid w:val="00FF16F2"/>
    <w:rsid w:val="00FF18B5"/>
    <w:rsid w:val="00FF1B8A"/>
    <w:rsid w:val="00FF1E23"/>
    <w:rsid w:val="00FF1F12"/>
    <w:rsid w:val="00FF1F9B"/>
    <w:rsid w:val="00FF1FEC"/>
    <w:rsid w:val="00FF219E"/>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985"/>
    <w:rsid w:val="00FF3B1A"/>
    <w:rsid w:val="00FF3B7F"/>
    <w:rsid w:val="00FF3E19"/>
    <w:rsid w:val="00FF3F51"/>
    <w:rsid w:val="00FF4114"/>
    <w:rsid w:val="00FF46B3"/>
    <w:rsid w:val="00FF46B5"/>
    <w:rsid w:val="00FF486C"/>
    <w:rsid w:val="00FF48DC"/>
    <w:rsid w:val="00FF4C34"/>
    <w:rsid w:val="00FF4F92"/>
    <w:rsid w:val="00FF54EB"/>
    <w:rsid w:val="00FF558C"/>
    <w:rsid w:val="00FF561C"/>
    <w:rsid w:val="00FF5837"/>
    <w:rsid w:val="00FF61DB"/>
    <w:rsid w:val="00FF65B9"/>
    <w:rsid w:val="00FF6822"/>
    <w:rsid w:val="00FF6919"/>
    <w:rsid w:val="00FF6989"/>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B033D2"/>
    <w:rsid w:val="01D2305B"/>
    <w:rsid w:val="04108668"/>
    <w:rsid w:val="043F8711"/>
    <w:rsid w:val="0823B788"/>
    <w:rsid w:val="0838C6BF"/>
    <w:rsid w:val="08404B24"/>
    <w:rsid w:val="0856E7FE"/>
    <w:rsid w:val="0AE5FD84"/>
    <w:rsid w:val="0DCBF6C7"/>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1F50CF96"/>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31013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4B808A3"/>
    <w:rsid w:val="454ACBA5"/>
    <w:rsid w:val="46077A12"/>
    <w:rsid w:val="463ED410"/>
    <w:rsid w:val="4657CEBA"/>
    <w:rsid w:val="468E535F"/>
    <w:rsid w:val="48D769DF"/>
    <w:rsid w:val="4921473E"/>
    <w:rsid w:val="49CA3904"/>
    <w:rsid w:val="49CC4C89"/>
    <w:rsid w:val="4A34EE7A"/>
    <w:rsid w:val="4AAD1E16"/>
    <w:rsid w:val="4B0A9D78"/>
    <w:rsid w:val="4C250BF8"/>
    <w:rsid w:val="4CC47A6F"/>
    <w:rsid w:val="4CC4DC9A"/>
    <w:rsid w:val="4E3CCC5D"/>
    <w:rsid w:val="4EE7D051"/>
    <w:rsid w:val="4F47A396"/>
    <w:rsid w:val="4F66F377"/>
    <w:rsid w:val="51D6898D"/>
    <w:rsid w:val="522B2E82"/>
    <w:rsid w:val="5247631C"/>
    <w:rsid w:val="53055CB9"/>
    <w:rsid w:val="5354C230"/>
    <w:rsid w:val="541E309A"/>
    <w:rsid w:val="547CE0E2"/>
    <w:rsid w:val="54AA229E"/>
    <w:rsid w:val="5563B472"/>
    <w:rsid w:val="5586931E"/>
    <w:rsid w:val="55911789"/>
    <w:rsid w:val="55AD29BF"/>
    <w:rsid w:val="56D64A4F"/>
    <w:rsid w:val="5746A3A9"/>
    <w:rsid w:val="5805CC50"/>
    <w:rsid w:val="58328D0B"/>
    <w:rsid w:val="58ADD9BE"/>
    <w:rsid w:val="591CB24E"/>
    <w:rsid w:val="59D01D22"/>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3B9F7D"/>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58E7D440-46FA-4377-817B-0719C381C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B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608AD"/>
    <w:pPr>
      <w:numPr>
        <w:numId w:val="25"/>
      </w:num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5AIRPNAIUNRU-1830940522-14023</_dlc_DocId>
    <_dlc_DocIdUrl xmlns="71c5aaf6-e6ce-465b-b873-5148d2a4c105">
      <Url>https://nokia.sharepoint.com/sites/c5g/5gradio/_layouts/15/DocIdRedir.aspx?ID=5AIRPNAIUNRU-1830940522-14023</Url>
      <Description>5AIRPNAIUNRU-1830940522-14023</Description>
    </_dlc_DocIdUrl>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4C3D3B0-95F1-41D9-964D-0B6D74158806}">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764</TotalTime>
  <Pages>3</Pages>
  <Words>718</Words>
  <Characters>4094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114</cp:revision>
  <cp:lastPrinted>2016-06-25T03:35:00Z</cp:lastPrinted>
  <dcterms:created xsi:type="dcterms:W3CDTF">2022-01-28T09:10:00Z</dcterms:created>
  <dcterms:modified xsi:type="dcterms:W3CDTF">2022-02-10T12:27:00Z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ac447200-75ce-47b8-8fb6-7f55baa5396f</vt:lpwstr>
  </property>
</Properties>
</file>